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F769BE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D36DE">
        <w:rPr>
          <w:rFonts w:ascii="Arial" w:hAnsi="Arial" w:cs="Arial"/>
          <w:b/>
          <w:bCs/>
          <w:sz w:val="24"/>
          <w:szCs w:val="24"/>
        </w:rPr>
        <w:t>2</w:t>
      </w:r>
      <w:r>
        <w:tab/>
      </w:r>
      <w:r w:rsidRPr="41FCFC67">
        <w:rPr>
          <w:rFonts w:ascii="Arial" w:hAnsi="Arial" w:cs="Arial"/>
          <w:b/>
          <w:bCs/>
          <w:sz w:val="24"/>
          <w:szCs w:val="24"/>
        </w:rPr>
        <w:t>S2-2</w:t>
      </w:r>
      <w:r w:rsidR="002526E6">
        <w:rPr>
          <w:rFonts w:ascii="Arial" w:hAnsi="Arial" w:cs="Arial"/>
          <w:b/>
          <w:bCs/>
          <w:sz w:val="24"/>
          <w:szCs w:val="24"/>
        </w:rPr>
        <w:t>4</w:t>
      </w:r>
      <w:r w:rsidR="00450D3F">
        <w:rPr>
          <w:rFonts w:ascii="Arial" w:hAnsi="Arial" w:cs="Arial"/>
          <w:b/>
          <w:bCs/>
          <w:sz w:val="24"/>
          <w:szCs w:val="24"/>
        </w:rPr>
        <w:t>04480</w:t>
      </w:r>
    </w:p>
    <w:p w14:paraId="091FE08C" w14:textId="22467B93" w:rsidR="005D4E7D" w:rsidRDefault="002D36DE" w:rsidP="005D4E7D">
      <w:pPr>
        <w:pBdr>
          <w:bottom w:val="single" w:sz="6" w:space="0" w:color="auto"/>
        </w:pBdr>
        <w:tabs>
          <w:tab w:val="right" w:pos="9638"/>
        </w:tabs>
        <w:rPr>
          <w:rFonts w:ascii="Arial" w:hAnsi="Arial" w:cs="Arial"/>
          <w:b/>
          <w:bCs/>
          <w:sz w:val="24"/>
        </w:rPr>
      </w:pPr>
      <w:r>
        <w:rPr>
          <w:rFonts w:ascii="Arial" w:hAnsi="Arial" w:cs="Arial"/>
          <w:b/>
          <w:bCs/>
          <w:sz w:val="24"/>
          <w:szCs w:val="24"/>
        </w:rPr>
        <w:t>Changsha</w:t>
      </w:r>
      <w:r w:rsidR="00C3344D" w:rsidRPr="002526E6">
        <w:rPr>
          <w:rFonts w:ascii="Arial" w:hAnsi="Arial" w:cs="Arial"/>
          <w:b/>
          <w:bCs/>
          <w:sz w:val="24"/>
          <w:szCs w:val="24"/>
          <w:lang w:val="en-US"/>
        </w:rPr>
        <w:t>,</w:t>
      </w:r>
      <w:r w:rsidR="00266985">
        <w:rPr>
          <w:rFonts w:ascii="Arial" w:hAnsi="Arial" w:cs="Arial"/>
          <w:b/>
          <w:bCs/>
          <w:sz w:val="24"/>
          <w:szCs w:val="24"/>
          <w:lang w:val="en-US"/>
        </w:rPr>
        <w:t xml:space="preserve"> </w:t>
      </w:r>
      <w:r>
        <w:rPr>
          <w:rFonts w:ascii="Arial" w:hAnsi="Arial" w:cs="Arial"/>
          <w:b/>
          <w:bCs/>
          <w:sz w:val="24"/>
          <w:szCs w:val="24"/>
          <w:lang w:val="en-US"/>
        </w:rPr>
        <w:t>P.R. China</w:t>
      </w:r>
      <w:r w:rsidR="00266985">
        <w:rPr>
          <w:rFonts w:ascii="Arial" w:hAnsi="Arial" w:cs="Arial"/>
          <w:b/>
          <w:bCs/>
          <w:sz w:val="24"/>
          <w:szCs w:val="24"/>
          <w:lang w:val="en-US"/>
        </w:rPr>
        <w:t>,</w:t>
      </w:r>
      <w:r w:rsidR="00AD5A5C">
        <w:rPr>
          <w:rFonts w:ascii="Arial" w:hAnsi="Arial" w:cs="Arial"/>
          <w:b/>
          <w:bCs/>
          <w:sz w:val="24"/>
          <w:szCs w:val="24"/>
        </w:rPr>
        <w:t xml:space="preserve"> </w:t>
      </w:r>
      <w:r w:rsidR="00447F58">
        <w:rPr>
          <w:rFonts w:ascii="Arial" w:hAnsi="Arial" w:cs="Arial"/>
          <w:b/>
          <w:bCs/>
          <w:sz w:val="24"/>
          <w:szCs w:val="24"/>
        </w:rPr>
        <w:t xml:space="preserve">15 </w:t>
      </w:r>
      <w:r w:rsidR="007E702D">
        <w:rPr>
          <w:rFonts w:ascii="Arial" w:hAnsi="Arial" w:cs="Arial"/>
          <w:b/>
          <w:bCs/>
          <w:sz w:val="24"/>
          <w:szCs w:val="24"/>
        </w:rPr>
        <w:t>– 1</w:t>
      </w:r>
      <w:r w:rsidR="00447F58">
        <w:rPr>
          <w:rFonts w:ascii="Arial" w:hAnsi="Arial" w:cs="Arial"/>
          <w:b/>
          <w:bCs/>
          <w:sz w:val="24"/>
          <w:szCs w:val="24"/>
        </w:rPr>
        <w:t>9</w:t>
      </w:r>
      <w:r w:rsidR="007E702D">
        <w:rPr>
          <w:rFonts w:ascii="Arial" w:hAnsi="Arial" w:cs="Arial"/>
          <w:b/>
          <w:bCs/>
          <w:sz w:val="24"/>
          <w:szCs w:val="24"/>
        </w:rPr>
        <w:t xml:space="preserve"> </w:t>
      </w:r>
      <w:proofErr w:type="gramStart"/>
      <w:r w:rsidR="00447F58">
        <w:rPr>
          <w:rFonts w:ascii="Arial" w:hAnsi="Arial" w:cs="Arial"/>
          <w:b/>
          <w:bCs/>
          <w:sz w:val="24"/>
          <w:szCs w:val="24"/>
        </w:rPr>
        <w:t>April</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rsidRPr="00DA5468">
        <w:rPr>
          <w:rFonts w:ascii="Arial" w:hAnsi="Arial" w:cs="Arial"/>
          <w:b/>
          <w:noProof/>
          <w:sz w:val="24"/>
        </w:rPr>
        <w:t xml:space="preserve">      </w:t>
      </w:r>
      <w:r w:rsidR="00DD462E">
        <w:rPr>
          <w:rFonts w:ascii="Arial" w:hAnsi="Arial" w:cs="Arial"/>
          <w:b/>
          <w:noProof/>
          <w:sz w:val="24"/>
        </w:rPr>
        <w:tab/>
      </w:r>
      <w:r w:rsidR="00DD462E" w:rsidRPr="008F0C54">
        <w:rPr>
          <w:rFonts w:eastAsia="SimSun" w:cs="Arial"/>
          <w:b/>
          <w:bCs/>
          <w:color w:val="0000FF"/>
        </w:rPr>
        <w:t>(was S2-</w:t>
      </w:r>
      <w:r w:rsidR="009201BB">
        <w:rPr>
          <w:rFonts w:eastAsia="SimSun" w:cs="Arial"/>
          <w:b/>
          <w:bCs/>
          <w:color w:val="0000FF"/>
        </w:rPr>
        <w:t>24</w:t>
      </w:r>
      <w:r w:rsidR="00A467AE">
        <w:rPr>
          <w:rFonts w:eastAsia="SimSun" w:cs="Arial"/>
          <w:b/>
          <w:bCs/>
          <w:color w:val="0000FF"/>
        </w:rPr>
        <w:t>02234</w:t>
      </w:r>
      <w:r w:rsidR="00DD462E" w:rsidRPr="008F0C54">
        <w:rPr>
          <w:rFonts w:eastAsia="SimSun" w:cs="Arial"/>
          <w:b/>
          <w:bCs/>
          <w:color w:val="0000FF"/>
        </w:rPr>
        <w:t>)</w:t>
      </w:r>
    </w:p>
    <w:p w14:paraId="26F5FD54" w14:textId="4589D0C5" w:rsidR="005D4E7D" w:rsidRDefault="005D4E7D" w:rsidP="005D4E7D">
      <w:pPr>
        <w:ind w:left="2127" w:hanging="2127"/>
        <w:rPr>
          <w:rFonts w:ascii="Arial" w:hAnsi="Arial" w:cs="Arial"/>
          <w:b/>
        </w:rPr>
      </w:pPr>
      <w:r>
        <w:rPr>
          <w:rFonts w:ascii="Arial" w:hAnsi="Arial" w:cs="Arial"/>
          <w:b/>
        </w:rPr>
        <w:t>Source:</w:t>
      </w:r>
      <w:r>
        <w:rPr>
          <w:rFonts w:ascii="Arial" w:hAnsi="Arial" w:cs="Arial"/>
          <w:b/>
        </w:rPr>
        <w:tab/>
      </w:r>
      <w:r w:rsidR="009E564A">
        <w:rPr>
          <w:rFonts w:ascii="Arial" w:hAnsi="Arial" w:cs="Arial"/>
          <w:b/>
        </w:rPr>
        <w:t>Ericsson</w:t>
      </w:r>
      <w:r w:rsidR="00B237A2">
        <w:rPr>
          <w:rFonts w:ascii="Arial" w:hAnsi="Arial" w:cs="Arial"/>
          <w:b/>
        </w:rPr>
        <w:t>, Apple</w:t>
      </w:r>
    </w:p>
    <w:p w14:paraId="46044845" w14:textId="3BC7F40C" w:rsidR="005D4E7D" w:rsidRPr="00EE5B7A" w:rsidRDefault="28971462" w:rsidP="3B3D26B1">
      <w:pPr>
        <w:ind w:left="2127" w:hanging="2127"/>
        <w:rPr>
          <w:rFonts w:ascii="Arial" w:hAnsi="Arial" w:cs="Arial"/>
          <w:b/>
          <w:bCs/>
        </w:rPr>
      </w:pPr>
      <w:r w:rsidRPr="4AE33778">
        <w:rPr>
          <w:rFonts w:ascii="Arial" w:hAnsi="Arial" w:cs="Arial"/>
          <w:b/>
          <w:bCs/>
        </w:rPr>
        <w:t>Title:</w:t>
      </w:r>
      <w:r w:rsidR="005D4E7D">
        <w:tab/>
      </w:r>
      <w:r w:rsidR="179CFA6F" w:rsidRPr="4AE33778">
        <w:rPr>
          <w:rFonts w:ascii="Arial" w:hAnsi="Arial" w:cs="Arial"/>
          <w:b/>
          <w:bCs/>
        </w:rPr>
        <w:t>KI#</w:t>
      </w:r>
      <w:r w:rsidR="525D63D3" w:rsidRPr="4AE33778">
        <w:rPr>
          <w:rFonts w:ascii="Arial" w:hAnsi="Arial" w:cs="Arial"/>
          <w:b/>
          <w:bCs/>
        </w:rPr>
        <w:t>4</w:t>
      </w:r>
      <w:r w:rsidR="0068664F">
        <w:rPr>
          <w:rFonts w:ascii="Arial" w:hAnsi="Arial" w:cs="Arial"/>
          <w:b/>
          <w:bCs/>
        </w:rPr>
        <w:t>, New Sol:</w:t>
      </w:r>
      <w:r w:rsidR="7C8431AA" w:rsidRPr="4AE33778">
        <w:rPr>
          <w:rFonts w:ascii="Arial" w:hAnsi="Arial" w:cs="Arial"/>
          <w:b/>
          <w:bCs/>
        </w:rPr>
        <w:t xml:space="preserve"> </w:t>
      </w:r>
      <w:r w:rsidR="00BD454C">
        <w:rPr>
          <w:rFonts w:ascii="Arial" w:hAnsi="Arial" w:cs="Arial"/>
          <w:b/>
          <w:bCs/>
        </w:rPr>
        <w:t>Stream multiplexing in a QUIC connection with different 5-tuples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21D8B6AC" w:rsidR="005D4E7D" w:rsidRPr="002526E6" w:rsidRDefault="28971462" w:rsidP="4AE33778">
      <w:pPr>
        <w:rPr>
          <w:rFonts w:ascii="Arial" w:hAnsi="Arial" w:cs="Arial"/>
          <w:i/>
          <w:iCs/>
          <w:lang w:val="en-US"/>
        </w:rPr>
      </w:pPr>
      <w:r w:rsidRPr="4AE33778">
        <w:rPr>
          <w:rFonts w:ascii="Arial" w:hAnsi="Arial" w:cs="Arial"/>
          <w:i/>
          <w:iCs/>
        </w:rPr>
        <w:t xml:space="preserve">Abstract of the contribution: This paper proposes </w:t>
      </w:r>
      <w:r w:rsidR="7039D40A" w:rsidRPr="4AE33778">
        <w:rPr>
          <w:rFonts w:ascii="Arial" w:hAnsi="Arial" w:cs="Arial"/>
          <w:i/>
          <w:iCs/>
        </w:rPr>
        <w:t xml:space="preserve">a solution for </w:t>
      </w:r>
      <w:r w:rsidR="6292FB74" w:rsidRPr="4AE33778">
        <w:rPr>
          <w:rFonts w:ascii="Arial" w:hAnsi="Arial" w:cs="Arial"/>
          <w:i/>
          <w:iCs/>
        </w:rPr>
        <w:t>KI#</w:t>
      </w:r>
      <w:r w:rsidR="525D63D3" w:rsidRPr="4AE33778">
        <w:rPr>
          <w:rFonts w:ascii="Arial" w:hAnsi="Arial" w:cs="Arial"/>
          <w:i/>
          <w:iCs/>
        </w:rPr>
        <w:t>4</w:t>
      </w:r>
      <w:r w:rsidR="006F58B4">
        <w:rPr>
          <w:rFonts w:ascii="Arial" w:hAnsi="Arial" w:cs="Arial"/>
          <w:i/>
          <w:iCs/>
        </w:rPr>
        <w:t xml:space="preserve"> </w:t>
      </w:r>
    </w:p>
    <w:p w14:paraId="38B0C50D" w14:textId="1CC69525" w:rsidR="00D75D35" w:rsidRPr="006C30F8" w:rsidRDefault="005D4E7D" w:rsidP="006C30F8">
      <w:pPr>
        <w:pStyle w:val="Heading1"/>
      </w:pPr>
      <w:r>
        <w:t>Discussion</w:t>
      </w:r>
    </w:p>
    <w:p w14:paraId="7C231DC1" w14:textId="77777777" w:rsidR="00D4403A" w:rsidRDefault="00D4403A" w:rsidP="00D4403A">
      <w:pPr>
        <w:pStyle w:val="Heading3"/>
      </w:pPr>
      <w:r>
        <w:t>Description</w:t>
      </w:r>
    </w:p>
    <w:p w14:paraId="29650B57" w14:textId="3967FCFF" w:rsidR="0060235B" w:rsidRPr="003C30AF" w:rsidRDefault="005D2648" w:rsidP="0060235B">
      <w:r w:rsidRPr="005D2648">
        <w:rPr>
          <w:lang w:eastAsia="zh-CN"/>
        </w:rPr>
        <w:t xml:space="preserve">Key Issue #4 </w:t>
      </w:r>
      <w:r w:rsidR="00A84004">
        <w:rPr>
          <w:lang w:eastAsia="zh-CN"/>
        </w:rPr>
        <w:t xml:space="preserve">addresses </w:t>
      </w:r>
      <w:r w:rsidRPr="005D2648">
        <w:rPr>
          <w:lang w:eastAsia="zh-CN"/>
        </w:rPr>
        <w:t xml:space="preserve">Traffic detection </w:t>
      </w:r>
      <w:r w:rsidRPr="00DD29B5">
        <w:rPr>
          <w:lang w:eastAsia="zh-CN"/>
        </w:rPr>
        <w:t>and QoS flow mapping for multiplexed data flows</w:t>
      </w:r>
      <w:r w:rsidR="00A84004" w:rsidRPr="00DD29B5">
        <w:rPr>
          <w:lang w:eastAsia="zh-CN"/>
        </w:rPr>
        <w:t xml:space="preserve">. Motivation </w:t>
      </w:r>
      <w:r w:rsidR="00ED17D0" w:rsidRPr="00DD29B5">
        <w:rPr>
          <w:lang w:eastAsia="zh-CN"/>
        </w:rPr>
        <w:t xml:space="preserve">for this key </w:t>
      </w:r>
      <w:r w:rsidR="00ED3A57" w:rsidRPr="00DD29B5">
        <w:rPr>
          <w:lang w:eastAsia="zh-CN"/>
        </w:rPr>
        <w:t>i</w:t>
      </w:r>
      <w:r w:rsidR="00ED17D0" w:rsidRPr="00DD29B5">
        <w:rPr>
          <w:lang w:eastAsia="zh-CN"/>
        </w:rPr>
        <w:t xml:space="preserve">ssue </w:t>
      </w:r>
      <w:r w:rsidR="00ED3A57" w:rsidRPr="00DD29B5">
        <w:rPr>
          <w:lang w:eastAsia="zh-CN"/>
        </w:rPr>
        <w:t xml:space="preserve">is that </w:t>
      </w:r>
      <w:r w:rsidR="00D4403A" w:rsidRPr="00DD29B5">
        <w:rPr>
          <w:lang w:eastAsia="zh-CN"/>
        </w:rPr>
        <w:t xml:space="preserve">XR and interactive media services </w:t>
      </w:r>
      <w:r w:rsidR="00D4403A" w:rsidRPr="00DD29B5">
        <w:t xml:space="preserve">are likely to send data traffic of </w:t>
      </w:r>
      <w:r w:rsidR="00D4403A" w:rsidRPr="00F25142">
        <w:t>different media components</w:t>
      </w:r>
      <w:r w:rsidR="00D4403A" w:rsidRPr="00DD29B5">
        <w:t xml:space="preserve"> and with different QoS requirements</w:t>
      </w:r>
      <w:r w:rsidR="00ED3A57" w:rsidRPr="00DD29B5">
        <w:t xml:space="preserve"> and then </w:t>
      </w:r>
      <w:r w:rsidR="00ED3A57" w:rsidRPr="00F25142">
        <w:t>s</w:t>
      </w:r>
      <w:r w:rsidR="00D4403A" w:rsidRPr="00F25142">
        <w:rPr>
          <w:lang w:eastAsia="zh-CN"/>
        </w:rPr>
        <w:t>everal media streams</w:t>
      </w:r>
      <w:r w:rsidR="00D4403A" w:rsidRPr="00DD29B5">
        <w:rPr>
          <w:lang w:eastAsia="zh-CN"/>
        </w:rPr>
        <w:t xml:space="preserve"> could be multiplexed on</w:t>
      </w:r>
      <w:r w:rsidR="00D4403A" w:rsidRPr="00DD29B5">
        <w:t xml:space="preserve"> the same end-to-end transport layer connection</w:t>
      </w:r>
      <w:r w:rsidR="00D4403A" w:rsidRPr="00DD29B5">
        <w:rPr>
          <w:lang w:eastAsia="zh-CN"/>
        </w:rPr>
        <w:t>.</w:t>
      </w:r>
      <w:r w:rsidR="004B29C9" w:rsidRPr="00DD29B5">
        <w:rPr>
          <w:lang w:eastAsia="zh-CN"/>
        </w:rPr>
        <w:t xml:space="preserve"> </w:t>
      </w:r>
      <w:r w:rsidR="006968AE" w:rsidRPr="00DD29B5">
        <w:t>The</w:t>
      </w:r>
      <w:r w:rsidR="0060235B" w:rsidRPr="00DD29B5">
        <w:t xml:space="preserve"> main reason </w:t>
      </w:r>
      <w:r w:rsidR="004B29C9" w:rsidRPr="00DD29B5">
        <w:t xml:space="preserve">behind </w:t>
      </w:r>
      <w:r w:rsidR="0060235B" w:rsidRPr="00DD29B5">
        <w:t xml:space="preserve">streams </w:t>
      </w:r>
      <w:r w:rsidR="004B29C9" w:rsidRPr="00DD29B5">
        <w:t>multiplexing</w:t>
      </w:r>
      <w:r w:rsidR="001369D8" w:rsidRPr="00DD29B5">
        <w:t xml:space="preserve"> instead</w:t>
      </w:r>
      <w:r w:rsidR="001369D8">
        <w:t xml:space="preserve"> of </w:t>
      </w:r>
      <w:r w:rsidR="00E56A24">
        <w:t xml:space="preserve">each </w:t>
      </w:r>
      <w:r w:rsidR="002D269B">
        <w:t xml:space="preserve">media </w:t>
      </w:r>
      <w:r w:rsidR="00E56A24">
        <w:t xml:space="preserve">stream </w:t>
      </w:r>
      <w:r w:rsidR="001369D8">
        <w:t xml:space="preserve">being </w:t>
      </w:r>
      <w:r w:rsidR="00E56A24" w:rsidRPr="00E56A24">
        <w:t>s</w:t>
      </w:r>
      <w:r w:rsidR="00483A91">
        <w:t>ent</w:t>
      </w:r>
      <w:r w:rsidR="00E56A24" w:rsidRPr="00E56A24">
        <w:t xml:space="preserve"> over a different transport connection</w:t>
      </w:r>
      <w:r w:rsidR="004B29C9">
        <w:t xml:space="preserve"> is that the </w:t>
      </w:r>
      <w:r w:rsidR="0060235B">
        <w:t xml:space="preserve">traffic of the user service session </w:t>
      </w:r>
      <w:r w:rsidR="00840ABC">
        <w:t>need</w:t>
      </w:r>
      <w:r w:rsidR="0060235B">
        <w:t>s</w:t>
      </w:r>
      <w:r w:rsidR="00840ABC">
        <w:t xml:space="preserve"> to be</w:t>
      </w:r>
      <w:r w:rsidR="0060235B">
        <w:t xml:space="preserve"> </w:t>
      </w:r>
      <w:r w:rsidR="004B29C9">
        <w:t>steered to the</w:t>
      </w:r>
      <w:r w:rsidR="0060235B">
        <w:t xml:space="preserve"> same server instance (s)</w:t>
      </w:r>
      <w:r w:rsidR="004B29C9">
        <w:t xml:space="preserve"> by the load balancers.</w:t>
      </w:r>
    </w:p>
    <w:p w14:paraId="67FE51ED" w14:textId="78741C90" w:rsidR="0024559A" w:rsidRDefault="00556862" w:rsidP="00556862">
      <w:r>
        <w:rPr>
          <w:lang w:eastAsia="zh-CN"/>
        </w:rPr>
        <w:t xml:space="preserve">This solution addresses key issue #4 for the case of </w:t>
      </w:r>
      <w:r w:rsidRPr="003C30AF">
        <w:rPr>
          <w:lang w:eastAsia="zh-CN"/>
        </w:rPr>
        <w:t>XR service</w:t>
      </w:r>
      <w:r>
        <w:rPr>
          <w:lang w:eastAsia="zh-CN"/>
        </w:rPr>
        <w:t xml:space="preserve"> delivery </w:t>
      </w:r>
      <w:r w:rsidR="0080707D">
        <w:rPr>
          <w:lang w:eastAsia="zh-CN"/>
        </w:rPr>
        <w:t xml:space="preserve">is </w:t>
      </w:r>
      <w:r w:rsidR="00B61082">
        <w:rPr>
          <w:lang w:eastAsia="zh-CN"/>
        </w:rPr>
        <w:t xml:space="preserve">using QUIC as transport protocol, that can be RTP over QUIC, media over QUIC </w:t>
      </w:r>
      <w:r w:rsidR="00C32DFE">
        <w:rPr>
          <w:lang w:eastAsia="zh-CN"/>
        </w:rPr>
        <w:t xml:space="preserve">or any other XRM application protocol carried over </w:t>
      </w:r>
      <w:r w:rsidRPr="00E70BCC">
        <w:t>QUIC</w:t>
      </w:r>
      <w:r>
        <w:t>.</w:t>
      </w:r>
      <w:r w:rsidRPr="00E70BCC">
        <w:t xml:space="preserve"> </w:t>
      </w:r>
    </w:p>
    <w:p w14:paraId="6CF3CBDD" w14:textId="77777777" w:rsidR="009970F9" w:rsidRDefault="003008BF" w:rsidP="00253873">
      <w:r>
        <w:t>An</w:t>
      </w:r>
      <w:r w:rsidR="00556862">
        <w:t xml:space="preserve"> application can set up a QUIC transport connection for the user service session and </w:t>
      </w:r>
      <w:r>
        <w:t xml:space="preserve">then </w:t>
      </w:r>
      <w:r w:rsidR="00556862">
        <w:t xml:space="preserve">multiplex </w:t>
      </w:r>
      <w:r w:rsidR="00050B50">
        <w:t xml:space="preserve">in this transport connection </w:t>
      </w:r>
      <w:r w:rsidR="00556862">
        <w:t xml:space="preserve">different </w:t>
      </w:r>
      <w:r w:rsidR="00D312D9">
        <w:t>media</w:t>
      </w:r>
      <w:r w:rsidR="002B7D09">
        <w:t xml:space="preserve"> </w:t>
      </w:r>
      <w:r w:rsidR="00556862">
        <w:t>streams with different needs</w:t>
      </w:r>
      <w:r w:rsidR="00C4653B">
        <w:t>.</w:t>
      </w:r>
      <w:r w:rsidR="00033597">
        <w:t xml:space="preserve"> </w:t>
      </w:r>
      <w:r w:rsidR="00C4653B">
        <w:t>U</w:t>
      </w:r>
      <w:r w:rsidR="00033597">
        <w:t>sing MPQUIC</w:t>
      </w:r>
      <w:r w:rsidR="00C4653B">
        <w:t xml:space="preserve">, </w:t>
      </w:r>
      <w:r w:rsidR="00BD3E6E">
        <w:t>t</w:t>
      </w:r>
      <w:r w:rsidR="00556862">
        <w:t>he</w:t>
      </w:r>
      <w:r w:rsidR="00556862" w:rsidRPr="00E70BCC">
        <w:t xml:space="preserve"> multiplexed </w:t>
      </w:r>
      <w:r w:rsidR="002D269B">
        <w:t xml:space="preserve">media streams </w:t>
      </w:r>
      <w:r w:rsidR="00556862" w:rsidRPr="00E70BCC">
        <w:t xml:space="preserve">with different QoS requirements within </w:t>
      </w:r>
      <w:r w:rsidR="002D269B">
        <w:t>the</w:t>
      </w:r>
      <w:r w:rsidR="00556862" w:rsidRPr="00E70BCC">
        <w:t xml:space="preserve"> single transport connection</w:t>
      </w:r>
      <w:r w:rsidR="00556862">
        <w:t xml:space="preserve"> </w:t>
      </w:r>
      <w:r w:rsidR="002D269B">
        <w:t>can be</w:t>
      </w:r>
      <w:r w:rsidR="00556862">
        <w:t xml:space="preserve"> identified still using 5-tu</w:t>
      </w:r>
      <w:r w:rsidR="00AB51E2">
        <w:t>p</w:t>
      </w:r>
      <w:r w:rsidR="00556862">
        <w:t>le</w:t>
      </w:r>
      <w:r w:rsidR="00055874">
        <w:t>s</w:t>
      </w:r>
      <w:r w:rsidR="00556862" w:rsidRPr="00E70BCC">
        <w:t>.</w:t>
      </w:r>
      <w:r w:rsidR="00EF5D4A">
        <w:t xml:space="preserve"> </w:t>
      </w:r>
    </w:p>
    <w:p w14:paraId="7E1AC1FA" w14:textId="3E24CE28" w:rsidR="00556862" w:rsidRDefault="00850B10" w:rsidP="00253873">
      <w:r>
        <w:t xml:space="preserve">A solution is proposed </w:t>
      </w:r>
      <w:r w:rsidR="00071C3A">
        <w:t xml:space="preserve">that can be used when media stream </w:t>
      </w:r>
      <w:r w:rsidR="00FC4E6B">
        <w:t>is</w:t>
      </w:r>
      <w:r w:rsidR="00F93665">
        <w:t xml:space="preserve"> transmitted on </w:t>
      </w:r>
      <w:r w:rsidR="00373965">
        <w:t>different 5-tuples</w:t>
      </w:r>
      <w:r w:rsidR="00C14946">
        <w:t xml:space="preserve"> and </w:t>
      </w:r>
      <w:r w:rsidR="00DB6D49">
        <w:t>enhance</w:t>
      </w:r>
      <w:r w:rsidR="00C14946">
        <w:t>s the system</w:t>
      </w:r>
      <w:r w:rsidR="00DB6D49">
        <w:t xml:space="preserve"> so that the </w:t>
      </w:r>
      <w:r w:rsidR="00556862">
        <w:t xml:space="preserve">AF requirements </w:t>
      </w:r>
      <w:r w:rsidR="006340ED">
        <w:t>are</w:t>
      </w:r>
      <w:r w:rsidR="00556862">
        <w:t xml:space="preserve"> provided for </w:t>
      </w:r>
      <w:r w:rsidR="00E276B6">
        <w:t xml:space="preserve">the </w:t>
      </w:r>
      <w:r w:rsidR="00950B99">
        <w:t xml:space="preserve">media </w:t>
      </w:r>
      <w:r w:rsidR="00E276B6">
        <w:t>stream type</w:t>
      </w:r>
      <w:r w:rsidR="00256E03">
        <w:t>s</w:t>
      </w:r>
      <w:r w:rsidR="6A66CA2B">
        <w:t xml:space="preserve">, </w:t>
      </w:r>
      <w:r w:rsidR="00256E03">
        <w:t xml:space="preserve">and 5GC differentiates the streams </w:t>
      </w:r>
      <w:r w:rsidR="00556862">
        <w:t xml:space="preserve">with </w:t>
      </w:r>
      <w:r w:rsidR="003A247E">
        <w:t xml:space="preserve">UE provided </w:t>
      </w:r>
      <w:r w:rsidR="00556862">
        <w:t>in-band assistance</w:t>
      </w:r>
      <w:r w:rsidR="00256E03">
        <w:t xml:space="preserve"> information</w:t>
      </w:r>
      <w:r w:rsidR="00556862">
        <w:t>.</w:t>
      </w:r>
    </w:p>
    <w:p w14:paraId="5E79F299" w14:textId="77777777" w:rsidR="00EF5D4A" w:rsidRPr="00AE09FB" w:rsidRDefault="00EF5D4A" w:rsidP="00253873"/>
    <w:p w14:paraId="5918622A" w14:textId="77777777" w:rsidR="005D4E7D" w:rsidRDefault="005D4E7D" w:rsidP="005D4E7D">
      <w:pPr>
        <w:pStyle w:val="Heading1"/>
      </w:pPr>
      <w:r>
        <w:t>Proposal</w:t>
      </w:r>
    </w:p>
    <w:p w14:paraId="186DF5F6" w14:textId="77777777" w:rsidR="002811A2" w:rsidRDefault="003D5ADA" w:rsidP="005D4E7D">
      <w:r>
        <w:rPr>
          <w:rStyle w:val="normaltextrun"/>
          <w:color w:val="000000"/>
          <w:shd w:val="clear" w:color="auto" w:fill="FFFFFF"/>
        </w:rPr>
        <w:t xml:space="preserve">Add an annex describing how </w:t>
      </w:r>
      <w:r>
        <w:t>s</w:t>
      </w:r>
      <w:r w:rsidRPr="003C30AF">
        <w:rPr>
          <w:lang w:eastAsia="zh-CN"/>
        </w:rPr>
        <w:t>everal media streams could be multiplexed on</w:t>
      </w:r>
      <w:r w:rsidRPr="003C30AF">
        <w:t xml:space="preserve"> the same end-to-end transport layer connection</w:t>
      </w:r>
      <w:r>
        <w:t xml:space="preserve"> and have different 5-Tuples</w:t>
      </w:r>
      <w:r w:rsidR="002811A2">
        <w:t xml:space="preserve"> using MP-QUIC</w:t>
      </w:r>
      <w:r>
        <w:t xml:space="preserve">. </w:t>
      </w:r>
    </w:p>
    <w:p w14:paraId="5D9CD5C0" w14:textId="20B703DA" w:rsidR="005D4E7D" w:rsidRDefault="003D5ADA" w:rsidP="005D4E7D">
      <w:pPr>
        <w:rPr>
          <w:rStyle w:val="normaltextrun"/>
          <w:color w:val="000000"/>
          <w:shd w:val="clear" w:color="auto" w:fill="FFFFFF"/>
        </w:rPr>
      </w:pPr>
      <w:r>
        <w:t xml:space="preserve">Add </w:t>
      </w:r>
      <w:r w:rsidR="009336C9">
        <w:t>a</w:t>
      </w:r>
      <w:r>
        <w:rPr>
          <w:rStyle w:val="normaltextrun"/>
          <w:color w:val="000000"/>
          <w:shd w:val="clear" w:color="auto" w:fill="FFFFFF"/>
        </w:rPr>
        <w:t xml:space="preserve"> </w:t>
      </w:r>
      <w:r w:rsidR="67CD6058">
        <w:rPr>
          <w:rStyle w:val="normaltextrun"/>
          <w:color w:val="000000"/>
          <w:shd w:val="clear" w:color="auto" w:fill="FFFFFF"/>
        </w:rPr>
        <w:t xml:space="preserve">solution for </w:t>
      </w:r>
      <w:r w:rsidR="2DC620D4">
        <w:rPr>
          <w:rStyle w:val="normaltextrun"/>
          <w:color w:val="000000"/>
          <w:shd w:val="clear" w:color="auto" w:fill="FFFFFF"/>
        </w:rPr>
        <w:t>KI#</w:t>
      </w:r>
      <w:r w:rsidR="4517B49E">
        <w:rPr>
          <w:rStyle w:val="normaltextrun"/>
          <w:color w:val="000000"/>
          <w:shd w:val="clear" w:color="auto" w:fill="FFFFFF"/>
        </w:rPr>
        <w:t>4</w:t>
      </w:r>
      <w:r w:rsidR="76722412">
        <w:rPr>
          <w:rStyle w:val="normaltextrun"/>
          <w:color w:val="000000"/>
          <w:shd w:val="clear" w:color="auto" w:fill="FFFFFF"/>
        </w:rPr>
        <w:t xml:space="preserve"> for </w:t>
      </w:r>
      <w:r w:rsidR="009336C9">
        <w:rPr>
          <w:rStyle w:val="normaltextrun"/>
          <w:color w:val="000000"/>
          <w:shd w:val="clear" w:color="auto" w:fill="FFFFFF"/>
        </w:rPr>
        <w:t xml:space="preserve">UE in-band assistance for traffic differentiation valid </w:t>
      </w:r>
      <w:r w:rsidR="00DE2508">
        <w:rPr>
          <w:rStyle w:val="normaltextrun"/>
          <w:color w:val="000000"/>
          <w:shd w:val="clear" w:color="auto" w:fill="FFFFFF"/>
        </w:rPr>
        <w:t xml:space="preserve">when </w:t>
      </w:r>
      <w:r w:rsidR="003A1250">
        <w:rPr>
          <w:rStyle w:val="normaltextrun"/>
          <w:color w:val="000000"/>
          <w:shd w:val="clear" w:color="auto" w:fill="FFFFFF"/>
        </w:rPr>
        <w:t>different 5-tuples are used</w:t>
      </w:r>
      <w:r w:rsidR="002811A2">
        <w:rPr>
          <w:rStyle w:val="normaltextrun"/>
          <w:color w:val="000000"/>
          <w:shd w:val="clear" w:color="auto" w:fill="FFFFFF"/>
        </w:rPr>
        <w:t xml:space="preserve"> for multiplexing</w:t>
      </w:r>
      <w:r w:rsidR="003A1250">
        <w:rPr>
          <w:rStyle w:val="normaltextrun"/>
          <w:color w:val="000000"/>
          <w:shd w:val="clear" w:color="auto" w:fill="FFFFFF"/>
        </w:rPr>
        <w:t>.</w:t>
      </w:r>
    </w:p>
    <w:p w14:paraId="3B83E12D" w14:textId="171EC56D" w:rsidR="00D12EB3" w:rsidRDefault="00D12EB3" w:rsidP="00D12EB3">
      <w:pPr>
        <w:jc w:val="center"/>
        <w:rPr>
          <w:color w:val="FF0000"/>
          <w:sz w:val="40"/>
        </w:rPr>
      </w:pPr>
      <w:r w:rsidRPr="00EC5C31">
        <w:rPr>
          <w:color w:val="FF0000"/>
          <w:sz w:val="40"/>
        </w:rPr>
        <w:t>*** Start of changes</w:t>
      </w:r>
      <w:r>
        <w:rPr>
          <w:color w:val="FF0000"/>
          <w:sz w:val="40"/>
        </w:rPr>
        <w:t xml:space="preserve"> </w:t>
      </w:r>
      <w:r w:rsidRPr="00EC5C31">
        <w:rPr>
          <w:color w:val="FF0000"/>
          <w:sz w:val="40"/>
        </w:rPr>
        <w:t>***</w:t>
      </w:r>
    </w:p>
    <w:p w14:paraId="4C7CE9CD" w14:textId="77777777" w:rsidR="0046788C" w:rsidRPr="00822E86" w:rsidRDefault="0046788C" w:rsidP="0046788C">
      <w:pPr>
        <w:pStyle w:val="Heading1"/>
      </w:pPr>
      <w:bookmarkStart w:id="2" w:name="_Toc151453215"/>
      <w:r w:rsidRPr="00822E86">
        <w:t>2</w:t>
      </w:r>
      <w:r w:rsidRPr="00822E86">
        <w:tab/>
        <w:t>References</w:t>
      </w:r>
      <w:bookmarkEnd w:id="2"/>
    </w:p>
    <w:p w14:paraId="6F2243F9" w14:textId="77777777" w:rsidR="0046788C" w:rsidRPr="00822E86" w:rsidRDefault="0046788C" w:rsidP="0046788C">
      <w:r w:rsidRPr="00822E86">
        <w:t>The following documents contain provisions which, through reference in this text, constitute provisions of the present document.</w:t>
      </w:r>
    </w:p>
    <w:p w14:paraId="109693E2" w14:textId="77777777" w:rsidR="0046788C" w:rsidRPr="00822E86" w:rsidRDefault="0046788C" w:rsidP="0046788C">
      <w:pPr>
        <w:pStyle w:val="B1"/>
      </w:pPr>
      <w:r w:rsidRPr="00822E86">
        <w:lastRenderedPageBreak/>
        <w:t>-</w:t>
      </w:r>
      <w:r w:rsidRPr="00822E86">
        <w:tab/>
        <w:t>References are either specific (identified by date of publication, edition number, version number, etc.) or non</w:t>
      </w:r>
      <w:r w:rsidRPr="00822E86">
        <w:noBreakHyphen/>
        <w:t>specific.</w:t>
      </w:r>
    </w:p>
    <w:p w14:paraId="7BB3F248" w14:textId="77777777" w:rsidR="0046788C" w:rsidRPr="00822E86" w:rsidRDefault="0046788C" w:rsidP="0046788C">
      <w:pPr>
        <w:pStyle w:val="B1"/>
      </w:pPr>
      <w:r w:rsidRPr="00822E86">
        <w:t>-</w:t>
      </w:r>
      <w:r w:rsidRPr="00822E86">
        <w:tab/>
        <w:t>For a specific reference, subsequent revisions do not apply.</w:t>
      </w:r>
    </w:p>
    <w:p w14:paraId="4162A24D" w14:textId="77777777" w:rsidR="0046788C" w:rsidRPr="00822E86" w:rsidRDefault="0046788C" w:rsidP="0046788C">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1BF653E0" w14:textId="77777777" w:rsidR="00DF6887" w:rsidRDefault="00DF6887" w:rsidP="00DF6887">
      <w:pPr>
        <w:pStyle w:val="EX"/>
      </w:pPr>
      <w:bookmarkStart w:id="3"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53FC8866" w14:textId="77777777" w:rsidR="00DF6887" w:rsidRDefault="00DF6887" w:rsidP="00DF6887">
      <w:pPr>
        <w:pStyle w:val="EX"/>
      </w:pPr>
      <w:r>
        <w:t>[</w:t>
      </w:r>
      <w:r>
        <w:rPr>
          <w:noProof/>
        </w:rPr>
        <w:t>2</w:t>
      </w:r>
      <w:r>
        <w:t>]</w:t>
      </w:r>
      <w:r>
        <w:tab/>
        <w:t>3GPP TS 23.501: "System Architecture for the 5G System (5GS); Stage 2".</w:t>
      </w:r>
    </w:p>
    <w:p w14:paraId="1A098A99" w14:textId="77777777" w:rsidR="00DF6887" w:rsidRDefault="00DF6887" w:rsidP="00DF6887">
      <w:pPr>
        <w:pStyle w:val="EX"/>
      </w:pPr>
      <w:r>
        <w:t>[</w:t>
      </w:r>
      <w:r>
        <w:rPr>
          <w:noProof/>
        </w:rPr>
        <w:t>3</w:t>
      </w:r>
      <w:r>
        <w:t>]</w:t>
      </w:r>
      <w:r>
        <w:tab/>
        <w:t>3GPP TS 23.502: "Procedures for the 5G System; Stage 2".</w:t>
      </w:r>
    </w:p>
    <w:p w14:paraId="7B16C561" w14:textId="77777777" w:rsidR="00DF6887" w:rsidRDefault="00DF6887" w:rsidP="00DF6887">
      <w:pPr>
        <w:pStyle w:val="EX"/>
      </w:pPr>
      <w:r>
        <w:t>[</w:t>
      </w:r>
      <w:r>
        <w:rPr>
          <w:noProof/>
        </w:rPr>
        <w:t>4</w:t>
      </w:r>
      <w:r>
        <w:t>]</w:t>
      </w:r>
      <w:r>
        <w:tab/>
        <w:t>3GPP TS 23.503: "Policies and Charging control framework for the 5G System; Stage 2".</w:t>
      </w:r>
    </w:p>
    <w:p w14:paraId="339F041D" w14:textId="77777777" w:rsidR="00DF6887" w:rsidRDefault="00DF6887" w:rsidP="00DF6887">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766D9955" w14:textId="77777777" w:rsidR="00DF6887" w:rsidRDefault="00DF6887" w:rsidP="00DF6887">
      <w:pPr>
        <w:pStyle w:val="EX"/>
      </w:pPr>
      <w:r>
        <w:t>[6]</w:t>
      </w:r>
      <w:r>
        <w:tab/>
        <w:t>IETF RFC 6904: "Encryption of Header Extensions in the Secure Real-time Transport Protocol (SRTP)".</w:t>
      </w:r>
    </w:p>
    <w:p w14:paraId="65A0590C" w14:textId="77777777" w:rsidR="00DF6887" w:rsidRDefault="00DF6887" w:rsidP="00DF6887">
      <w:pPr>
        <w:pStyle w:val="EX"/>
      </w:pPr>
      <w:r>
        <w:t>[7]</w:t>
      </w:r>
      <w:r>
        <w:tab/>
        <w:t>IETF RFC 9335: "Completely Encrypting RTP Header Extensions and Contributing Sources".</w:t>
      </w:r>
    </w:p>
    <w:p w14:paraId="53851546" w14:textId="77777777" w:rsidR="00DF6887" w:rsidRDefault="00DF6887" w:rsidP="00DF6887">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338DF832" w14:textId="77777777" w:rsidR="00DF6887" w:rsidRDefault="00DF6887" w:rsidP="00DF6887">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687760DE" w14:textId="77777777" w:rsidR="00DF6887" w:rsidRDefault="00DF6887" w:rsidP="00DF6887">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46CC0229" w14:textId="77777777" w:rsidR="00DF6887" w:rsidRDefault="00DF6887" w:rsidP="00DF6887">
      <w:pPr>
        <w:pStyle w:val="EX"/>
        <w:rPr>
          <w:lang w:eastAsia="zh-CN"/>
        </w:rPr>
      </w:pPr>
      <w:r>
        <w:rPr>
          <w:rFonts w:hint="eastAsia"/>
          <w:lang w:eastAsia="zh-CN"/>
        </w:rPr>
        <w:t>[</w:t>
      </w:r>
      <w:r>
        <w:rPr>
          <w:lang w:eastAsia="zh-CN"/>
        </w:rPr>
        <w:t>11]</w:t>
      </w:r>
      <w:r>
        <w:rPr>
          <w:lang w:eastAsia="zh-CN"/>
        </w:rPr>
        <w:tab/>
        <w:t>IETF RFC 9000: "QUIC: A UDP-Based Multiplexed and Secure Transport".</w:t>
      </w:r>
    </w:p>
    <w:p w14:paraId="1B7BACBF" w14:textId="77777777" w:rsidR="00DF6887" w:rsidRPr="00FC3922" w:rsidRDefault="00DF6887" w:rsidP="00DF6887">
      <w:pPr>
        <w:pStyle w:val="EX"/>
        <w:rPr>
          <w:lang w:val="en-US"/>
        </w:rPr>
      </w:pPr>
      <w:r w:rsidRPr="00FC3922">
        <w:rPr>
          <w:lang w:val="en-US"/>
        </w:rPr>
        <w:t>[</w:t>
      </w:r>
      <w:r>
        <w:rPr>
          <w:lang w:val="en-US"/>
        </w:rPr>
        <w:t>12</w:t>
      </w:r>
      <w:r w:rsidRPr="00FC3922">
        <w:rPr>
          <w:lang w:val="en-US"/>
        </w:rPr>
        <w:t>]</w:t>
      </w:r>
      <w:r w:rsidRPr="00FC3922">
        <w:rPr>
          <w:lang w:val="en-US"/>
        </w:rPr>
        <w:tab/>
      </w:r>
      <w:r>
        <w:rPr>
          <w:lang w:val="en-US"/>
        </w:rPr>
        <w:t>TR </w:t>
      </w:r>
      <w:r w:rsidRPr="00C072B3">
        <w:rPr>
          <w:lang w:val="en-US"/>
        </w:rPr>
        <w:t>26.926</w:t>
      </w:r>
      <w:r>
        <w:rPr>
          <w:lang w:val="en-US"/>
        </w:rPr>
        <w:t xml:space="preserve"> v18.1.0: "</w:t>
      </w:r>
      <w:r w:rsidRPr="002B4399">
        <w:rPr>
          <w:lang w:val="en-US"/>
        </w:rPr>
        <w:t>Traffic Models and Quality Evaluation Methods for Media and XR Services in 5G Systems</w:t>
      </w:r>
      <w:r>
        <w:rPr>
          <w:lang w:val="en-US"/>
        </w:rPr>
        <w:t>".</w:t>
      </w:r>
    </w:p>
    <w:p w14:paraId="729EEAA8" w14:textId="77777777" w:rsidR="00DF6887" w:rsidRPr="00FC3922" w:rsidRDefault="00DF6887" w:rsidP="00DF6887">
      <w:pPr>
        <w:pStyle w:val="EX"/>
        <w:rPr>
          <w:lang w:val="en-US"/>
        </w:rPr>
      </w:pPr>
      <w:r>
        <w:rPr>
          <w:lang w:val="en-US"/>
        </w:rPr>
        <w:t>[13]</w:t>
      </w:r>
      <w:r>
        <w:rPr>
          <w:lang w:val="en-US"/>
        </w:rPr>
        <w:tab/>
        <w:t>TR 26.925 v18.1.0: "</w:t>
      </w:r>
      <w:r w:rsidRPr="00797FD3">
        <w:rPr>
          <w:lang w:val="en-US"/>
        </w:rPr>
        <w:t>Typical traffic characteristics of media services on 3GPP networks</w:t>
      </w:r>
      <w:r>
        <w:rPr>
          <w:lang w:val="en-US"/>
        </w:rPr>
        <w:t>".</w:t>
      </w:r>
    </w:p>
    <w:p w14:paraId="559D35FA" w14:textId="77777777" w:rsidR="00DF6887" w:rsidRPr="00B04F47" w:rsidRDefault="00DF6887" w:rsidP="00DF6887">
      <w:pPr>
        <w:pStyle w:val="EX"/>
        <w:rPr>
          <w:lang w:eastAsia="zh-CN"/>
        </w:rPr>
      </w:pPr>
      <w:r>
        <w:rPr>
          <w:rFonts w:hint="eastAsia"/>
          <w:lang w:eastAsia="zh-CN"/>
        </w:rPr>
        <w:t>[</w:t>
      </w:r>
      <w:r>
        <w:rPr>
          <w:lang w:eastAsia="zh-CN"/>
        </w:rPr>
        <w:t>14]</w:t>
      </w:r>
      <w:r>
        <w:rPr>
          <w:lang w:eastAsia="zh-CN"/>
        </w:rPr>
        <w:tab/>
        <w:t>IETF RFC 9330: "</w:t>
      </w:r>
      <w:r w:rsidRPr="005629F1">
        <w:rPr>
          <w:lang w:eastAsia="zh-CN"/>
        </w:rPr>
        <w:t>Low Latency, Low Loss, and Scalable Throughput (L4S) Internet Service: Architecture</w:t>
      </w:r>
      <w:r>
        <w:rPr>
          <w:lang w:eastAsia="zh-CN"/>
        </w:rPr>
        <w:t>.</w:t>
      </w:r>
    </w:p>
    <w:p w14:paraId="0B2C96E8" w14:textId="77777777" w:rsidR="00DF6887" w:rsidRPr="00B04F47" w:rsidRDefault="00DF6887" w:rsidP="00DF6887">
      <w:pPr>
        <w:pStyle w:val="EX"/>
        <w:rPr>
          <w:lang w:eastAsia="zh-CN"/>
        </w:rPr>
      </w:pPr>
      <w:r>
        <w:rPr>
          <w:rFonts w:hint="eastAsia"/>
          <w:lang w:eastAsia="zh-CN"/>
        </w:rPr>
        <w:t>[</w:t>
      </w:r>
      <w:r>
        <w:rPr>
          <w:lang w:eastAsia="zh-CN"/>
        </w:rPr>
        <w:t>15]</w:t>
      </w:r>
      <w:r>
        <w:rPr>
          <w:lang w:eastAsia="zh-CN"/>
        </w:rPr>
        <w:tab/>
        <w:t>IETF RFC 9331: "</w:t>
      </w:r>
      <w:r w:rsidRPr="005629F1">
        <w:rPr>
          <w:lang w:eastAsia="zh-CN"/>
        </w:rPr>
        <w:t>The Explicit Congestion Notification (ECN) Protocol for Low Latency, Low Loss, and Scalable Throughput (L4S)</w:t>
      </w:r>
      <w:r>
        <w:rPr>
          <w:lang w:eastAsia="zh-CN"/>
        </w:rPr>
        <w:t>".</w:t>
      </w:r>
    </w:p>
    <w:p w14:paraId="48A60903" w14:textId="77777777" w:rsidR="00DF6887" w:rsidRDefault="00DF6887" w:rsidP="00DF6887">
      <w:pPr>
        <w:pStyle w:val="EX"/>
        <w:rPr>
          <w:lang w:eastAsia="zh-CN"/>
        </w:rPr>
      </w:pPr>
      <w:r>
        <w:rPr>
          <w:rFonts w:hint="eastAsia"/>
          <w:lang w:eastAsia="zh-CN"/>
        </w:rPr>
        <w:t>[</w:t>
      </w:r>
      <w:r>
        <w:rPr>
          <w:lang w:eastAsia="zh-CN"/>
        </w:rPr>
        <w:t>16]</w:t>
      </w:r>
      <w:r>
        <w:rPr>
          <w:lang w:eastAsia="zh-CN"/>
        </w:rPr>
        <w:tab/>
        <w:t>IETF </w:t>
      </w:r>
      <w:r w:rsidRPr="001C58A4">
        <w:rPr>
          <w:lang w:eastAsia="zh-CN"/>
        </w:rPr>
        <w:t>draft-ietf-tsvwg-ecn-encap-</w:t>
      </w:r>
      <w:r>
        <w:rPr>
          <w:lang w:eastAsia="zh-CN"/>
        </w:rPr>
        <w:t xml:space="preserve">guidelines-22: </w:t>
      </w:r>
      <w:r>
        <w:t>"</w:t>
      </w:r>
      <w:r w:rsidRPr="001C58A4">
        <w:rPr>
          <w:lang w:eastAsia="zh-CN"/>
        </w:rPr>
        <w:t>Guidelines for Adding Congestion Notification to Protocols that</w:t>
      </w:r>
      <w:r>
        <w:rPr>
          <w:lang w:eastAsia="zh-CN"/>
        </w:rPr>
        <w:t xml:space="preserve"> </w:t>
      </w:r>
      <w:r w:rsidRPr="001C58A4">
        <w:rPr>
          <w:lang w:eastAsia="zh-CN"/>
        </w:rPr>
        <w:t>Encapsulate IP</w:t>
      </w:r>
      <w:r>
        <w:t>"</w:t>
      </w:r>
      <w:r>
        <w:rPr>
          <w:lang w:eastAsia="zh-CN"/>
        </w:rPr>
        <w:t>.</w:t>
      </w:r>
    </w:p>
    <w:p w14:paraId="24B4A3EA" w14:textId="77777777" w:rsidR="00DF6887" w:rsidRDefault="00DF6887" w:rsidP="00DF6887">
      <w:pPr>
        <w:pStyle w:val="EX"/>
      </w:pPr>
      <w:r w:rsidRPr="001A66AC">
        <w:t>[</w:t>
      </w:r>
      <w:r>
        <w:t>17</w:t>
      </w:r>
      <w:r w:rsidRPr="001A66AC">
        <w:t>]</w:t>
      </w:r>
      <w:r w:rsidRPr="001A66AC">
        <w:tab/>
        <w:t>3GPP</w:t>
      </w:r>
      <w:r>
        <w:t> </w:t>
      </w:r>
      <w:r w:rsidRPr="001A66AC">
        <w:t>TS</w:t>
      </w:r>
      <w:r>
        <w:t> </w:t>
      </w:r>
      <w:r w:rsidRPr="001A66AC">
        <w:t xml:space="preserve">23.316: </w:t>
      </w:r>
      <w:r>
        <w:t>"</w:t>
      </w:r>
      <w:r w:rsidRPr="001A66AC">
        <w:t>Wireless and wireline convergence access support for the 5G System (5GS)</w:t>
      </w:r>
      <w:r>
        <w:t>"</w:t>
      </w:r>
      <w:r w:rsidRPr="001A66AC">
        <w:t>.</w:t>
      </w:r>
    </w:p>
    <w:p w14:paraId="41010A18" w14:textId="77777777" w:rsidR="00DF6887" w:rsidRDefault="00DF6887" w:rsidP="00DF6887">
      <w:pPr>
        <w:pStyle w:val="EX"/>
      </w:pPr>
      <w:r w:rsidRPr="001A66AC">
        <w:t>[</w:t>
      </w:r>
      <w:r>
        <w:t>18</w:t>
      </w:r>
      <w:r w:rsidRPr="001A66AC">
        <w:t>]</w:t>
      </w:r>
      <w:r w:rsidRPr="001A66AC">
        <w:tab/>
        <w:t xml:space="preserve">CableLabs DOCSIS MULPI: </w:t>
      </w:r>
      <w:r>
        <w:t>"</w:t>
      </w:r>
      <w:r w:rsidRPr="001A66AC">
        <w:t>Data-Over-Cable Service Interface Specifications DOCSIS 3.1, MAC and Upper Layer Protocols Interface Specification</w:t>
      </w:r>
      <w:r>
        <w:t>"</w:t>
      </w:r>
      <w:r w:rsidRPr="001A66AC">
        <w:t>.</w:t>
      </w:r>
    </w:p>
    <w:p w14:paraId="5FED1C80" w14:textId="77777777" w:rsidR="00DF6887" w:rsidRDefault="00DF6887" w:rsidP="00DF6887">
      <w:pPr>
        <w:pStyle w:val="EX"/>
        <w:rPr>
          <w:lang w:eastAsia="zh-CN"/>
        </w:rPr>
      </w:pPr>
      <w:r>
        <w:t>[19]</w:t>
      </w:r>
      <w:r>
        <w:rPr>
          <w:lang w:eastAsia="zh-CN"/>
        </w:rPr>
        <w:tab/>
        <w:t>IETF RFC 9332: "</w:t>
      </w:r>
      <w:r w:rsidRPr="00B037D5">
        <w:t xml:space="preserve"> </w:t>
      </w:r>
      <w:r>
        <w:t>Dual-Queue Coupled Active Queue Management (AQM) for Low Latency, Low Loss, and Scalable Throughput (L4S)</w:t>
      </w:r>
      <w:r>
        <w:rPr>
          <w:lang w:eastAsia="zh-CN"/>
        </w:rPr>
        <w:t>".</w:t>
      </w:r>
    </w:p>
    <w:p w14:paraId="266B35EA" w14:textId="77777777" w:rsidR="00DF6887" w:rsidRPr="00A077FE" w:rsidRDefault="00DF6887" w:rsidP="00DF6887">
      <w:pPr>
        <w:pStyle w:val="EX"/>
      </w:pPr>
      <w:r>
        <w:t>[20]</w:t>
      </w:r>
      <w:r>
        <w:tab/>
        <w:t>3GPP TS 26.522: "</w:t>
      </w:r>
      <w:r w:rsidRPr="00A077FE">
        <w:t>5G Real-time Media Transport Protocol Configurations</w:t>
      </w:r>
      <w:r>
        <w:t>".</w:t>
      </w:r>
    </w:p>
    <w:p w14:paraId="7A001C8F" w14:textId="77777777" w:rsidR="00DF6887" w:rsidRDefault="00DF6887" w:rsidP="00DF6887">
      <w:pPr>
        <w:pStyle w:val="EX"/>
      </w:pPr>
      <w:r w:rsidRPr="00CC466E">
        <w:t>[21]</w:t>
      </w:r>
      <w:r w:rsidRPr="00CC466E">
        <w:tab/>
        <w:t xml:space="preserve">IETF </w:t>
      </w:r>
      <w:hyperlink r:id="rId11" w:history="1">
        <w:r w:rsidRPr="00CC466E">
          <w:t>draft-</w:t>
        </w:r>
        <w:proofErr w:type="spellStart"/>
        <w:r w:rsidRPr="00CC466E">
          <w:t>ietf</w:t>
        </w:r>
        <w:proofErr w:type="spellEnd"/>
        <w:r w:rsidRPr="00CC466E">
          <w:t>-</w:t>
        </w:r>
        <w:proofErr w:type="spellStart"/>
        <w:r w:rsidRPr="00CC466E">
          <w:t>tsvwg</w:t>
        </w:r>
        <w:proofErr w:type="spellEnd"/>
        <w:r w:rsidRPr="00CC466E">
          <w:t>-</w:t>
        </w:r>
        <w:proofErr w:type="spellStart"/>
        <w:r w:rsidRPr="00CC466E">
          <w:t>udp</w:t>
        </w:r>
        <w:proofErr w:type="spellEnd"/>
        <w:r w:rsidRPr="00CC466E">
          <w:t>-options:</w:t>
        </w:r>
      </w:hyperlink>
      <w:r w:rsidRPr="00CC466E">
        <w:t xml:space="preserve"> "Transport options for UDP".</w:t>
      </w:r>
    </w:p>
    <w:p w14:paraId="71548FE2" w14:textId="77777777" w:rsidR="00DF6887" w:rsidRPr="00492743" w:rsidRDefault="00DF6887" w:rsidP="00DF6887">
      <w:pPr>
        <w:pStyle w:val="EX"/>
        <w:rPr>
          <w:lang w:val="en-US" w:eastAsia="zh-CN"/>
        </w:rPr>
      </w:pPr>
      <w:r>
        <w:rPr>
          <w:lang w:val="en-US" w:eastAsia="zh-CN"/>
        </w:rPr>
        <w:t>[22]</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6363</w:t>
      </w:r>
      <w:r>
        <w:rPr>
          <w:lang w:val="en-US" w:eastAsia="zh-CN"/>
        </w:rPr>
        <w:t>:</w:t>
      </w:r>
      <w:r w:rsidRPr="00492743">
        <w:rPr>
          <w:lang w:val="en-US" w:eastAsia="zh-CN"/>
        </w:rPr>
        <w:t xml:space="preserve"> </w:t>
      </w:r>
      <w:r>
        <w:t>"</w:t>
      </w:r>
      <w:r w:rsidRPr="00492743">
        <w:rPr>
          <w:lang w:val="en-US" w:eastAsia="zh-CN"/>
        </w:rPr>
        <w:t>Forward Error Correction (FEC) Framework</w:t>
      </w:r>
      <w:r>
        <w:t>"</w:t>
      </w:r>
      <w:r w:rsidRPr="00492743">
        <w:rPr>
          <w:lang w:val="en-US" w:eastAsia="zh-CN"/>
        </w:rPr>
        <w:t>.</w:t>
      </w:r>
    </w:p>
    <w:p w14:paraId="5420CDB5" w14:textId="77777777" w:rsidR="00DF6887" w:rsidRPr="00492743" w:rsidRDefault="00DF6887" w:rsidP="00DF6887">
      <w:pPr>
        <w:pStyle w:val="EX"/>
        <w:rPr>
          <w:lang w:val="en-US" w:eastAsia="zh-CN"/>
        </w:rPr>
      </w:pPr>
      <w:r>
        <w:rPr>
          <w:lang w:val="en-US" w:eastAsia="zh-CN"/>
        </w:rPr>
        <w:t>[23]</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6364</w:t>
      </w:r>
      <w:r>
        <w:rPr>
          <w:lang w:val="en-US" w:eastAsia="zh-CN"/>
        </w:rPr>
        <w:t>:</w:t>
      </w:r>
      <w:r w:rsidRPr="00492743">
        <w:rPr>
          <w:lang w:val="en-US" w:eastAsia="zh-CN"/>
        </w:rPr>
        <w:t xml:space="preserve"> </w:t>
      </w:r>
      <w:r>
        <w:t>"</w:t>
      </w:r>
      <w:r w:rsidRPr="00492743">
        <w:rPr>
          <w:lang w:val="en-US" w:eastAsia="zh-CN"/>
        </w:rPr>
        <w:t>Session Description Protocol Elements for the Forward Error Correction (FEC) Framework</w:t>
      </w:r>
      <w:r>
        <w:t>"</w:t>
      </w:r>
      <w:r w:rsidRPr="00492743">
        <w:rPr>
          <w:lang w:val="en-US" w:eastAsia="zh-CN"/>
        </w:rPr>
        <w:t>.</w:t>
      </w:r>
    </w:p>
    <w:p w14:paraId="0980754B" w14:textId="77777777" w:rsidR="00DF6887" w:rsidRDefault="00DF6887" w:rsidP="00DF6887">
      <w:pPr>
        <w:pStyle w:val="EX"/>
        <w:rPr>
          <w:lang w:eastAsia="zh-CN"/>
        </w:rPr>
      </w:pPr>
      <w:r>
        <w:rPr>
          <w:lang w:eastAsia="zh-CN"/>
        </w:rPr>
        <w:t>[24]</w:t>
      </w:r>
      <w:r>
        <w:rPr>
          <w:lang w:eastAsia="zh-CN"/>
        </w:rPr>
        <w:tab/>
      </w:r>
      <w:r w:rsidRPr="00A077FE">
        <w:t xml:space="preserve">IETF </w:t>
      </w:r>
      <w:r>
        <w:rPr>
          <w:lang w:eastAsia="zh-CN"/>
        </w:rPr>
        <w:t xml:space="preserve">RFC 6681: </w:t>
      </w:r>
      <w:r>
        <w:t>"</w:t>
      </w:r>
      <w:r>
        <w:rPr>
          <w:lang w:eastAsia="zh-CN"/>
        </w:rPr>
        <w:t>Raptor Forward Error Correction (FEC) Schemes for FECFRAME</w:t>
      </w:r>
      <w:r>
        <w:t>"</w:t>
      </w:r>
      <w:r>
        <w:rPr>
          <w:lang w:eastAsia="zh-CN"/>
        </w:rPr>
        <w:t xml:space="preserve">. </w:t>
      </w:r>
    </w:p>
    <w:p w14:paraId="20207E3D" w14:textId="77777777" w:rsidR="00DF6887" w:rsidRDefault="00DF6887" w:rsidP="00DF6887">
      <w:pPr>
        <w:pStyle w:val="EX"/>
        <w:rPr>
          <w:lang w:eastAsia="zh-CN"/>
        </w:rPr>
      </w:pPr>
      <w:r>
        <w:rPr>
          <w:lang w:eastAsia="zh-CN"/>
        </w:rPr>
        <w:t>[25]</w:t>
      </w:r>
      <w:r>
        <w:rPr>
          <w:lang w:eastAsia="zh-CN"/>
        </w:rPr>
        <w:tab/>
      </w:r>
      <w:r w:rsidRPr="00A077FE">
        <w:t>IETF</w:t>
      </w:r>
      <w:r>
        <w:t> </w:t>
      </w:r>
      <w:r>
        <w:rPr>
          <w:lang w:eastAsia="zh-CN"/>
        </w:rPr>
        <w:t xml:space="preserve">RFC 6682: </w:t>
      </w:r>
      <w:r>
        <w:t>"</w:t>
      </w:r>
      <w:r>
        <w:rPr>
          <w:lang w:eastAsia="zh-CN"/>
        </w:rPr>
        <w:t>RTP Payload Format for Raptor Forward Error Correction (FEC)</w:t>
      </w:r>
      <w:r w:rsidRPr="00D72840">
        <w:t xml:space="preserve"> </w:t>
      </w:r>
      <w:r>
        <w:t>"</w:t>
      </w:r>
      <w:r>
        <w:rPr>
          <w:lang w:eastAsia="zh-CN"/>
        </w:rPr>
        <w:t>.</w:t>
      </w:r>
    </w:p>
    <w:p w14:paraId="1997A249" w14:textId="77777777" w:rsidR="00DF6887" w:rsidRPr="00492743" w:rsidRDefault="00DF6887" w:rsidP="00DF6887">
      <w:pPr>
        <w:pStyle w:val="EX"/>
        <w:rPr>
          <w:lang w:val="en-US" w:eastAsia="zh-CN"/>
        </w:rPr>
      </w:pPr>
      <w:r>
        <w:rPr>
          <w:lang w:val="en-US" w:eastAsia="zh-CN"/>
        </w:rPr>
        <w:lastRenderedPageBreak/>
        <w:t>[26]</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6695</w:t>
      </w:r>
      <w:r>
        <w:rPr>
          <w:lang w:val="en-US" w:eastAsia="zh-CN"/>
        </w:rPr>
        <w:t>:</w:t>
      </w:r>
      <w:r w:rsidRPr="00492743">
        <w:rPr>
          <w:lang w:val="en-US" w:eastAsia="zh-CN"/>
        </w:rPr>
        <w:t xml:space="preserve"> </w:t>
      </w:r>
      <w:r>
        <w:t>"</w:t>
      </w:r>
      <w:r w:rsidRPr="00492743">
        <w:rPr>
          <w:lang w:val="en-US" w:eastAsia="zh-CN"/>
        </w:rPr>
        <w:t>Methods to Convey Forward Error Correction (FEC) Framework Configuration Information</w:t>
      </w:r>
      <w:r>
        <w:t>"</w:t>
      </w:r>
      <w:r w:rsidRPr="00492743">
        <w:rPr>
          <w:lang w:val="en-US" w:eastAsia="zh-CN"/>
        </w:rPr>
        <w:t>.</w:t>
      </w:r>
    </w:p>
    <w:p w14:paraId="69397FDE" w14:textId="77777777" w:rsidR="00DF6887" w:rsidRDefault="00DF6887" w:rsidP="00DF6887">
      <w:pPr>
        <w:pStyle w:val="EX"/>
        <w:rPr>
          <w:lang w:eastAsia="zh-CN"/>
        </w:rPr>
      </w:pPr>
      <w:r>
        <w:rPr>
          <w:lang w:eastAsia="zh-CN"/>
        </w:rPr>
        <w:t>[27]</w:t>
      </w:r>
      <w:r>
        <w:rPr>
          <w:lang w:eastAsia="zh-CN"/>
        </w:rPr>
        <w:tab/>
      </w:r>
      <w:r w:rsidRPr="00A077FE">
        <w:t>IETF</w:t>
      </w:r>
      <w:r>
        <w:t> </w:t>
      </w:r>
      <w:r>
        <w:rPr>
          <w:lang w:eastAsia="zh-CN"/>
        </w:rPr>
        <w:t xml:space="preserve">RFC 6816: </w:t>
      </w:r>
      <w:r>
        <w:t>"</w:t>
      </w:r>
      <w:r>
        <w:rPr>
          <w:lang w:eastAsia="zh-CN"/>
        </w:rPr>
        <w:t>Simple Low-Density Parity Check (LDPC) Staircase Forward Error Correction (FEC) Scheme for FECFRAME</w:t>
      </w:r>
      <w:r>
        <w:t>"</w:t>
      </w:r>
      <w:r>
        <w:rPr>
          <w:lang w:eastAsia="zh-CN"/>
        </w:rPr>
        <w:t>.</w:t>
      </w:r>
    </w:p>
    <w:p w14:paraId="5DEB4E13" w14:textId="77777777" w:rsidR="00DF6887" w:rsidRDefault="00DF6887" w:rsidP="00DF6887">
      <w:pPr>
        <w:pStyle w:val="EX"/>
        <w:rPr>
          <w:lang w:eastAsia="zh-CN"/>
        </w:rPr>
      </w:pPr>
      <w:r>
        <w:rPr>
          <w:lang w:eastAsia="zh-CN"/>
        </w:rPr>
        <w:t>[28]</w:t>
      </w:r>
      <w:r>
        <w:rPr>
          <w:lang w:eastAsia="zh-CN"/>
        </w:rPr>
        <w:tab/>
      </w:r>
      <w:r w:rsidRPr="00A077FE">
        <w:t>IETF</w:t>
      </w:r>
      <w:r>
        <w:t> </w:t>
      </w:r>
      <w:r>
        <w:rPr>
          <w:lang w:eastAsia="zh-CN"/>
        </w:rPr>
        <w:t xml:space="preserve">RFC 6865: </w:t>
      </w:r>
      <w:r>
        <w:t>"</w:t>
      </w:r>
      <w:r>
        <w:rPr>
          <w:lang w:eastAsia="zh-CN"/>
        </w:rPr>
        <w:t>Simple Reed-Solomon Forward Error Correction (FEC) Scheme for FECFRAME</w:t>
      </w:r>
      <w:r>
        <w:t>"</w:t>
      </w:r>
      <w:r>
        <w:rPr>
          <w:lang w:eastAsia="zh-CN"/>
        </w:rPr>
        <w:t>.</w:t>
      </w:r>
    </w:p>
    <w:p w14:paraId="271F145B" w14:textId="77777777" w:rsidR="00DF6887" w:rsidRPr="00492743" w:rsidRDefault="00DF6887" w:rsidP="00DF6887">
      <w:pPr>
        <w:pStyle w:val="EX"/>
        <w:rPr>
          <w:lang w:val="en-US" w:eastAsia="zh-CN"/>
        </w:rPr>
      </w:pPr>
      <w:r>
        <w:rPr>
          <w:lang w:val="en-US" w:eastAsia="zh-CN"/>
        </w:rPr>
        <w:t>[29]</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8680</w:t>
      </w:r>
      <w:r>
        <w:rPr>
          <w:lang w:val="en-US" w:eastAsia="zh-CN"/>
        </w:rPr>
        <w:t>:</w:t>
      </w:r>
      <w:r w:rsidRPr="00492743">
        <w:rPr>
          <w:lang w:val="en-US" w:eastAsia="zh-CN"/>
        </w:rPr>
        <w:t xml:space="preserve"> </w:t>
      </w:r>
      <w:r>
        <w:t>"</w:t>
      </w:r>
      <w:r w:rsidRPr="00492743">
        <w:rPr>
          <w:lang w:val="en-US" w:eastAsia="zh-CN"/>
        </w:rPr>
        <w:t>Forward Error Correction (FEC) Framework Extension to Sliding Window Codes</w:t>
      </w:r>
      <w:r>
        <w:t>"</w:t>
      </w:r>
      <w:r w:rsidRPr="00492743">
        <w:rPr>
          <w:lang w:val="en-US" w:eastAsia="zh-CN"/>
        </w:rPr>
        <w:t>.</w:t>
      </w:r>
    </w:p>
    <w:p w14:paraId="6E5CBEA6" w14:textId="77777777" w:rsidR="00DF6887" w:rsidRDefault="00DF6887" w:rsidP="00DF6887">
      <w:pPr>
        <w:pStyle w:val="EX"/>
        <w:rPr>
          <w:lang w:val="en-US" w:eastAsia="zh-CN"/>
        </w:rPr>
      </w:pPr>
      <w:r>
        <w:rPr>
          <w:lang w:val="en-US" w:eastAsia="zh-CN"/>
        </w:rPr>
        <w:t>[30]</w:t>
      </w:r>
      <w:r>
        <w:rPr>
          <w:lang w:val="en-US" w:eastAsia="zh-CN"/>
        </w:rPr>
        <w:tab/>
      </w:r>
      <w:r w:rsidRPr="00A077FE">
        <w:t>IETF</w:t>
      </w:r>
      <w:r>
        <w:t> </w:t>
      </w:r>
      <w:r w:rsidRPr="00492743">
        <w:rPr>
          <w:lang w:val="en-US" w:eastAsia="zh-CN"/>
        </w:rPr>
        <w:t>RFC</w:t>
      </w:r>
      <w:r>
        <w:rPr>
          <w:lang w:val="en-US" w:eastAsia="zh-CN"/>
        </w:rPr>
        <w:t> </w:t>
      </w:r>
      <w:r w:rsidRPr="00492743">
        <w:rPr>
          <w:lang w:val="en-US" w:eastAsia="zh-CN"/>
        </w:rPr>
        <w:t>8681</w:t>
      </w:r>
      <w:r>
        <w:rPr>
          <w:lang w:val="en-US" w:eastAsia="zh-CN"/>
        </w:rPr>
        <w:t>:</w:t>
      </w:r>
      <w:r w:rsidRPr="00492743">
        <w:rPr>
          <w:lang w:val="en-US" w:eastAsia="zh-CN"/>
        </w:rPr>
        <w:t xml:space="preserve"> </w:t>
      </w:r>
      <w:r>
        <w:t>"</w:t>
      </w:r>
      <w:r w:rsidRPr="00492743">
        <w:rPr>
          <w:lang w:val="en-US" w:eastAsia="zh-CN"/>
        </w:rPr>
        <w:t>Sliding Window Random Linear Code (RLC) Forward Erasure Correction (FEC) Schemes for FECFRAME</w:t>
      </w:r>
      <w:r>
        <w:t>"</w:t>
      </w:r>
      <w:r w:rsidRPr="00492743">
        <w:rPr>
          <w:lang w:val="en-US" w:eastAsia="zh-CN"/>
        </w:rPr>
        <w:t>.</w:t>
      </w:r>
    </w:p>
    <w:p w14:paraId="770ACD1A" w14:textId="77777777" w:rsidR="00DF6887" w:rsidRDefault="00DF6887" w:rsidP="00DF6887">
      <w:pPr>
        <w:pStyle w:val="EX"/>
        <w:rPr>
          <w:lang w:val="en-US" w:eastAsia="zh-CN"/>
        </w:rPr>
      </w:pPr>
      <w:r>
        <w:rPr>
          <w:lang w:val="en-US" w:eastAsia="zh-CN"/>
        </w:rPr>
        <w:t>[31]</w:t>
      </w:r>
      <w:r>
        <w:rPr>
          <w:lang w:val="en-US" w:eastAsia="zh-CN"/>
        </w:rPr>
        <w:tab/>
        <w:t xml:space="preserve">3GPP TS 38.300: </w:t>
      </w:r>
      <w:r>
        <w:t>"</w:t>
      </w:r>
      <w:r w:rsidRPr="009C0399">
        <w:t>NR; NR and NG-RAN Overall description; Stage-2</w:t>
      </w:r>
      <w:r>
        <w:t>"</w:t>
      </w:r>
      <w:r>
        <w:rPr>
          <w:lang w:val="en-US" w:eastAsia="zh-CN"/>
        </w:rPr>
        <w:t>.</w:t>
      </w:r>
    </w:p>
    <w:p w14:paraId="746B66BD" w14:textId="77777777" w:rsidR="00DF6887" w:rsidRDefault="00DF6887" w:rsidP="00DF6887">
      <w:pPr>
        <w:pStyle w:val="EX"/>
        <w:rPr>
          <w:lang w:val="en-US" w:eastAsia="zh-CN"/>
        </w:rPr>
      </w:pPr>
      <w:r>
        <w:rPr>
          <w:lang w:val="en-US" w:eastAsia="zh-CN"/>
        </w:rPr>
        <w:t>[32]</w:t>
      </w:r>
      <w:r>
        <w:rPr>
          <w:lang w:val="en-US" w:eastAsia="zh-CN"/>
        </w:rPr>
        <w:tab/>
      </w:r>
      <w:r w:rsidRPr="00A077FE">
        <w:t>IETF</w:t>
      </w:r>
      <w:r>
        <w:t> </w:t>
      </w:r>
      <w:r w:rsidRPr="00492743">
        <w:rPr>
          <w:lang w:val="en-US" w:eastAsia="zh-CN"/>
        </w:rPr>
        <w:t>RFC</w:t>
      </w:r>
      <w:r>
        <w:rPr>
          <w:lang w:val="en-US" w:eastAsia="zh-CN"/>
        </w:rPr>
        <w:t> 8627:</w:t>
      </w:r>
      <w:r w:rsidRPr="00492743">
        <w:rPr>
          <w:lang w:val="en-US" w:eastAsia="zh-CN"/>
        </w:rPr>
        <w:t xml:space="preserve"> </w:t>
      </w:r>
      <w:r>
        <w:t>"</w:t>
      </w:r>
      <w:r w:rsidRPr="00B600CD">
        <w:t>RTP Payload Format for Flexible Forward Error Correction (FEC)</w:t>
      </w:r>
      <w:r>
        <w:t>"</w:t>
      </w:r>
      <w:r w:rsidRPr="00492743">
        <w:rPr>
          <w:lang w:val="en-US" w:eastAsia="zh-CN"/>
        </w:rPr>
        <w:t>.</w:t>
      </w:r>
    </w:p>
    <w:p w14:paraId="53483186" w14:textId="77777777" w:rsidR="0037187E" w:rsidRPr="002B4D17" w:rsidRDefault="0037187E" w:rsidP="0037187E">
      <w:pPr>
        <w:pStyle w:val="EX"/>
      </w:pPr>
      <w:r w:rsidRPr="002B4D17">
        <w:rPr>
          <w:lang w:val="en-US" w:eastAsia="zh-CN"/>
        </w:rPr>
        <w:t>[</w:t>
      </w:r>
      <w:r>
        <w:rPr>
          <w:lang w:val="en-US" w:eastAsia="zh-CN"/>
        </w:rPr>
        <w:t>33</w:t>
      </w:r>
      <w:r w:rsidRPr="002B4D17">
        <w:rPr>
          <w:lang w:val="en-US" w:eastAsia="zh-CN"/>
        </w:rPr>
        <w:t>]</w:t>
      </w:r>
      <w:r w:rsidRPr="002B4D17">
        <w:rPr>
          <w:lang w:val="en-US" w:eastAsia="zh-CN"/>
        </w:rPr>
        <w:tab/>
        <w:t xml:space="preserve">IETF RFC 7656: </w:t>
      </w:r>
      <w:r>
        <w:t>"</w:t>
      </w:r>
      <w:r w:rsidRPr="002B4D17">
        <w:t>A Taxonomy of Semantics and Mechanisms for Real-Time Transport Protocol (RTP) Sources</w:t>
      </w:r>
      <w:r>
        <w:t>"</w:t>
      </w:r>
      <w:r w:rsidRPr="002B4D17">
        <w:t>.</w:t>
      </w:r>
    </w:p>
    <w:p w14:paraId="13A0B886" w14:textId="77777777" w:rsidR="0037187E" w:rsidRDefault="0037187E" w:rsidP="0037187E">
      <w:pPr>
        <w:pStyle w:val="EX"/>
      </w:pPr>
      <w:r w:rsidRPr="002B4D17">
        <w:t>[</w:t>
      </w:r>
      <w:r>
        <w:t>34</w:t>
      </w:r>
      <w:r w:rsidRPr="002B4D17">
        <w:t>]</w:t>
      </w:r>
      <w:r w:rsidRPr="002B4D17">
        <w:tab/>
        <w:t xml:space="preserve">S2-2210181: </w:t>
      </w:r>
      <w:r>
        <w:t>"</w:t>
      </w:r>
      <w:r w:rsidRPr="002B4D17">
        <w:t>Reply LS on further details on XR traffic</w:t>
      </w:r>
      <w:r>
        <w:t>"</w:t>
      </w:r>
      <w:r w:rsidRPr="002B4D17">
        <w:t>.</w:t>
      </w:r>
    </w:p>
    <w:p w14:paraId="17D3B42A" w14:textId="77777777" w:rsidR="0037187E" w:rsidRPr="00F464C5" w:rsidRDefault="0037187E" w:rsidP="0037187E">
      <w:pPr>
        <w:pStyle w:val="EX"/>
        <w:rPr>
          <w:lang w:val="en-US" w:eastAsia="zh-CN"/>
        </w:rPr>
      </w:pPr>
      <w:r w:rsidRPr="00F464C5">
        <w:rPr>
          <w:lang w:val="en-US" w:eastAsia="zh-CN"/>
        </w:rPr>
        <w:t>[</w:t>
      </w:r>
      <w:r>
        <w:rPr>
          <w:lang w:val="en-US" w:eastAsia="zh-CN"/>
        </w:rPr>
        <w:t>35</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29.244: </w:t>
      </w:r>
      <w:r>
        <w:t>"</w:t>
      </w:r>
      <w:r w:rsidRPr="00F464C5">
        <w:rPr>
          <w:rFonts w:eastAsia="DengXian"/>
          <w:lang w:eastAsia="zh-CN"/>
        </w:rPr>
        <w:t>Interface between the Control Plane and the User Plane Nodes; Stage 3</w:t>
      </w:r>
      <w:r>
        <w:t>"</w:t>
      </w:r>
      <w:r w:rsidRPr="00F464C5">
        <w:rPr>
          <w:lang w:val="en-US" w:eastAsia="zh-CN"/>
        </w:rPr>
        <w:t>.</w:t>
      </w:r>
    </w:p>
    <w:p w14:paraId="2FB36DAD" w14:textId="77777777" w:rsidR="0037187E" w:rsidRPr="00F464C5" w:rsidRDefault="0037187E" w:rsidP="0037187E">
      <w:pPr>
        <w:pStyle w:val="EX"/>
        <w:rPr>
          <w:lang w:val="en-US" w:eastAsia="zh-CN"/>
        </w:rPr>
      </w:pPr>
      <w:r w:rsidRPr="00F464C5">
        <w:rPr>
          <w:lang w:val="en-US" w:eastAsia="zh-CN"/>
        </w:rPr>
        <w:t>[</w:t>
      </w:r>
      <w:r>
        <w:rPr>
          <w:lang w:val="en-US" w:eastAsia="zh-CN"/>
        </w:rPr>
        <w:t>36</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38.415: </w:t>
      </w:r>
      <w:r>
        <w:t>"</w:t>
      </w:r>
      <w:r w:rsidRPr="00F464C5">
        <w:t>NG-RAN; PDU Session User Plane Protocol</w:t>
      </w:r>
      <w:r>
        <w:t>"</w:t>
      </w:r>
      <w:r w:rsidRPr="00F464C5">
        <w:rPr>
          <w:lang w:val="en-US" w:eastAsia="zh-CN"/>
        </w:rPr>
        <w:t>.</w:t>
      </w:r>
    </w:p>
    <w:p w14:paraId="11834517" w14:textId="77777777" w:rsidR="0037187E" w:rsidRDefault="0037187E" w:rsidP="0037187E">
      <w:pPr>
        <w:pStyle w:val="EX"/>
        <w:rPr>
          <w:lang w:val="en-US" w:eastAsia="zh-CN"/>
        </w:rPr>
      </w:pPr>
      <w:r w:rsidRPr="00F464C5">
        <w:rPr>
          <w:lang w:val="en-US" w:eastAsia="zh-CN"/>
        </w:rPr>
        <w:t>[</w:t>
      </w:r>
      <w:r>
        <w:rPr>
          <w:lang w:val="en-US" w:eastAsia="zh-CN"/>
        </w:rPr>
        <w:t>37</w:t>
      </w:r>
      <w:r w:rsidRPr="00F464C5">
        <w:rPr>
          <w:lang w:val="en-US" w:eastAsia="zh-CN"/>
        </w:rPr>
        <w:t>]</w:t>
      </w:r>
      <w:r w:rsidRPr="00F464C5">
        <w:rPr>
          <w:lang w:val="en-US" w:eastAsia="zh-CN"/>
        </w:rPr>
        <w:tab/>
        <w:t>3GPP</w:t>
      </w:r>
      <w:r>
        <w:rPr>
          <w:lang w:val="en-US" w:eastAsia="zh-CN"/>
        </w:rPr>
        <w:t> </w:t>
      </w:r>
      <w:r w:rsidRPr="00F464C5">
        <w:rPr>
          <w:lang w:val="en-US" w:eastAsia="zh-CN"/>
        </w:rPr>
        <w:t>TS</w:t>
      </w:r>
      <w:r>
        <w:rPr>
          <w:lang w:val="en-US" w:eastAsia="zh-CN"/>
        </w:rPr>
        <w:t> </w:t>
      </w:r>
      <w:r w:rsidRPr="00F464C5">
        <w:rPr>
          <w:lang w:val="en-US" w:eastAsia="zh-CN"/>
        </w:rPr>
        <w:t xml:space="preserve">33.210: </w:t>
      </w:r>
      <w:r>
        <w:t>"</w:t>
      </w:r>
      <w:r w:rsidRPr="00F464C5">
        <w:t>Network Domain Security (NDS); IP network layer security</w:t>
      </w:r>
      <w:r>
        <w:t>"</w:t>
      </w:r>
      <w:r w:rsidRPr="00F464C5">
        <w:rPr>
          <w:lang w:val="en-US" w:eastAsia="zh-CN"/>
        </w:rPr>
        <w:t>.</w:t>
      </w:r>
    </w:p>
    <w:p w14:paraId="73FE4284" w14:textId="77777777" w:rsidR="0037187E" w:rsidRPr="002B0DDE" w:rsidRDefault="0037187E" w:rsidP="0037187E">
      <w:pPr>
        <w:pStyle w:val="EX"/>
        <w:rPr>
          <w:lang w:val="en-US" w:eastAsia="zh-CN"/>
        </w:rPr>
      </w:pPr>
      <w:r w:rsidRPr="002B0DDE">
        <w:rPr>
          <w:lang w:val="en-US" w:eastAsia="zh-CN"/>
        </w:rPr>
        <w:t>[</w:t>
      </w:r>
      <w:r>
        <w:rPr>
          <w:lang w:val="en-US" w:eastAsia="zh-CN"/>
        </w:rPr>
        <w:t>38</w:t>
      </w:r>
      <w:r w:rsidRPr="002B0DDE">
        <w:rPr>
          <w:lang w:val="en-US" w:eastAsia="zh-CN"/>
        </w:rPr>
        <w:t>]</w:t>
      </w:r>
      <w:r w:rsidRPr="002B0DDE">
        <w:rPr>
          <w:lang w:val="en-US" w:eastAsia="zh-CN"/>
        </w:rPr>
        <w:tab/>
      </w:r>
      <w:r w:rsidRPr="002B0DDE">
        <w:t>IETF </w:t>
      </w:r>
      <w:r w:rsidRPr="002B0DDE">
        <w:rPr>
          <w:lang w:val="en-US" w:eastAsia="zh-CN"/>
        </w:rPr>
        <w:t>RFC </w:t>
      </w:r>
      <w:r w:rsidRPr="002B0DDE">
        <w:t>9298</w:t>
      </w:r>
      <w:r w:rsidRPr="002B0DDE">
        <w:rPr>
          <w:lang w:val="en-US" w:eastAsia="zh-CN"/>
        </w:rPr>
        <w:t xml:space="preserve">: </w:t>
      </w:r>
      <w:r>
        <w:t>"</w:t>
      </w:r>
      <w:r w:rsidRPr="002B0DDE">
        <w:t>Proxying UDP in HTTP</w:t>
      </w:r>
      <w:r>
        <w:t>"</w:t>
      </w:r>
      <w:r w:rsidRPr="002B0DDE">
        <w:rPr>
          <w:lang w:val="en-US" w:eastAsia="zh-CN"/>
        </w:rPr>
        <w:t>.</w:t>
      </w:r>
    </w:p>
    <w:p w14:paraId="7C4AC6DF" w14:textId="77777777" w:rsidR="0037187E" w:rsidRPr="002B0DDE" w:rsidRDefault="0037187E" w:rsidP="0037187E">
      <w:pPr>
        <w:pStyle w:val="EX"/>
        <w:rPr>
          <w:lang w:val="en-US" w:eastAsia="zh-CN"/>
        </w:rPr>
      </w:pPr>
      <w:r w:rsidRPr="002B0DDE">
        <w:rPr>
          <w:lang w:val="en-US" w:eastAsia="zh-CN"/>
        </w:rPr>
        <w:t>[</w:t>
      </w:r>
      <w:r>
        <w:rPr>
          <w:lang w:val="en-US" w:eastAsia="zh-CN"/>
        </w:rPr>
        <w:t>39</w:t>
      </w:r>
      <w:r w:rsidRPr="002B0DDE">
        <w:rPr>
          <w:lang w:val="en-US" w:eastAsia="zh-CN"/>
        </w:rPr>
        <w:t>]</w:t>
      </w:r>
      <w:r w:rsidRPr="002B0DDE">
        <w:rPr>
          <w:lang w:val="en-US" w:eastAsia="zh-CN"/>
        </w:rPr>
        <w:tab/>
      </w:r>
      <w:r w:rsidRPr="002B0DDE">
        <w:t>IETF </w:t>
      </w:r>
      <w:r w:rsidRPr="002B0DDE">
        <w:rPr>
          <w:lang w:val="en-US" w:eastAsia="zh-CN"/>
        </w:rPr>
        <w:t>RFC </w:t>
      </w:r>
      <w:r w:rsidRPr="002B0DDE">
        <w:t>9297</w:t>
      </w:r>
      <w:r w:rsidRPr="002B0DDE">
        <w:rPr>
          <w:lang w:val="en-US" w:eastAsia="zh-CN"/>
        </w:rPr>
        <w:t xml:space="preserve">: </w:t>
      </w:r>
      <w:r>
        <w:t>"</w:t>
      </w:r>
      <w:r w:rsidRPr="002B0DDE">
        <w:t>HTTP Datagrams and the Capsule Protocol</w:t>
      </w:r>
      <w:r>
        <w:t>"</w:t>
      </w:r>
      <w:r w:rsidRPr="002B0DDE">
        <w:rPr>
          <w:lang w:val="en-US" w:eastAsia="zh-CN"/>
        </w:rPr>
        <w:t>.</w:t>
      </w:r>
    </w:p>
    <w:p w14:paraId="5BBC6234" w14:textId="77777777" w:rsidR="0037187E" w:rsidRDefault="0037187E" w:rsidP="0037187E">
      <w:pPr>
        <w:pStyle w:val="EX"/>
        <w:rPr>
          <w:lang w:val="en-US" w:eastAsia="zh-CN"/>
        </w:rPr>
      </w:pPr>
      <w:r w:rsidRPr="002B0DDE">
        <w:rPr>
          <w:lang w:val="en-US" w:eastAsia="zh-CN"/>
        </w:rPr>
        <w:t>[</w:t>
      </w:r>
      <w:r>
        <w:rPr>
          <w:lang w:val="en-US" w:eastAsia="zh-CN"/>
        </w:rPr>
        <w:t>40</w:t>
      </w:r>
      <w:r w:rsidRPr="002B0DDE">
        <w:rPr>
          <w:lang w:val="en-US" w:eastAsia="zh-CN"/>
        </w:rPr>
        <w:t>]</w:t>
      </w:r>
      <w:r w:rsidRPr="002B0DDE">
        <w:rPr>
          <w:lang w:val="en-US" w:eastAsia="zh-CN"/>
        </w:rPr>
        <w:tab/>
      </w:r>
      <w:r w:rsidRPr="002B0DDE">
        <w:t xml:space="preserve">IETF draft-ietf-masque-quic-proxy-01: </w:t>
      </w:r>
      <w:r>
        <w:t>"</w:t>
      </w:r>
      <w:r w:rsidRPr="002B0DDE">
        <w:t>QUIC-Aware Proxying Using HTTP</w:t>
      </w:r>
      <w:r>
        <w:t>"</w:t>
      </w:r>
      <w:r w:rsidRPr="002B0DDE">
        <w:rPr>
          <w:lang w:val="en-US" w:eastAsia="zh-CN"/>
        </w:rPr>
        <w:t>.</w:t>
      </w:r>
    </w:p>
    <w:p w14:paraId="65105535" w14:textId="77777777" w:rsidR="0037187E" w:rsidRPr="00134D4D" w:rsidRDefault="0037187E" w:rsidP="0037187E">
      <w:pPr>
        <w:pStyle w:val="EX"/>
        <w:rPr>
          <w:lang w:val="en-US" w:eastAsia="zh-CN"/>
        </w:rPr>
      </w:pPr>
      <w:r w:rsidRPr="00134D4D">
        <w:rPr>
          <w:lang w:val="en-US" w:eastAsia="zh-CN"/>
        </w:rPr>
        <w:t>[</w:t>
      </w:r>
      <w:r>
        <w:rPr>
          <w:lang w:val="en-US" w:eastAsia="zh-CN"/>
        </w:rPr>
        <w:t>41</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5761: </w:t>
      </w:r>
      <w:r>
        <w:rPr>
          <w:lang w:val="en-US" w:eastAsia="zh-CN"/>
        </w:rPr>
        <w:t>"</w:t>
      </w:r>
      <w:r w:rsidRPr="00134D4D">
        <w:rPr>
          <w:lang w:val="en-US" w:eastAsia="zh-CN"/>
        </w:rPr>
        <w:t>Multiplexing RTP Data and Control Packets on a Single Port</w:t>
      </w:r>
      <w:r>
        <w:rPr>
          <w:lang w:val="en-US" w:eastAsia="zh-CN"/>
        </w:rPr>
        <w:t>"</w:t>
      </w:r>
      <w:r w:rsidRPr="00134D4D">
        <w:rPr>
          <w:lang w:val="en-US" w:eastAsia="zh-CN"/>
        </w:rPr>
        <w:t>.</w:t>
      </w:r>
    </w:p>
    <w:p w14:paraId="3EA1B6CF" w14:textId="77777777" w:rsidR="0037187E" w:rsidRPr="00134D4D" w:rsidRDefault="0037187E" w:rsidP="0037187E">
      <w:pPr>
        <w:pStyle w:val="EX"/>
        <w:rPr>
          <w:lang w:val="en-US" w:eastAsia="zh-CN"/>
        </w:rPr>
      </w:pPr>
      <w:r w:rsidRPr="00134D4D">
        <w:rPr>
          <w:lang w:val="en-US" w:eastAsia="zh-CN"/>
        </w:rPr>
        <w:t>[</w:t>
      </w:r>
      <w:r>
        <w:rPr>
          <w:lang w:val="en-US" w:eastAsia="zh-CN"/>
        </w:rPr>
        <w:t>42</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5764:</w:t>
      </w:r>
      <w:r>
        <w:rPr>
          <w:lang w:val="en-US" w:eastAsia="zh-CN"/>
        </w:rPr>
        <w:t>"</w:t>
      </w:r>
      <w:r w:rsidRPr="00134D4D">
        <w:rPr>
          <w:lang w:val="en-US" w:eastAsia="zh-CN"/>
        </w:rPr>
        <w:t xml:space="preserve"> Datagram Transport Layer Security (DTLS) Extension to Establish Keys for the Secure Real-time Transport Protocol (SRTP)</w:t>
      </w:r>
      <w:r>
        <w:rPr>
          <w:lang w:val="en-US" w:eastAsia="zh-CN"/>
        </w:rPr>
        <w:t>"</w:t>
      </w:r>
      <w:r w:rsidRPr="00134D4D">
        <w:rPr>
          <w:lang w:val="en-US" w:eastAsia="zh-CN"/>
        </w:rPr>
        <w:t>.</w:t>
      </w:r>
    </w:p>
    <w:p w14:paraId="5CEEF3E5" w14:textId="77777777" w:rsidR="0037187E" w:rsidRPr="00134D4D" w:rsidRDefault="0037187E" w:rsidP="0037187E">
      <w:pPr>
        <w:pStyle w:val="EX"/>
        <w:rPr>
          <w:lang w:val="en-US" w:eastAsia="zh-CN"/>
        </w:rPr>
      </w:pPr>
      <w:bookmarkStart w:id="4" w:name="MCCTEMPBM_00000030"/>
      <w:r w:rsidRPr="00134D4D">
        <w:rPr>
          <w:lang w:val="en-US" w:eastAsia="zh-CN"/>
        </w:rPr>
        <w:t>[</w:t>
      </w:r>
      <w:r>
        <w:rPr>
          <w:lang w:val="en-US" w:eastAsia="zh-CN"/>
        </w:rPr>
        <w:t>43</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7983: </w:t>
      </w:r>
      <w:r>
        <w:rPr>
          <w:lang w:val="en-US" w:eastAsia="zh-CN"/>
        </w:rPr>
        <w:t>"</w:t>
      </w:r>
      <w:r w:rsidRPr="00134D4D">
        <w:rPr>
          <w:lang w:val="en-US" w:eastAsia="zh-CN"/>
        </w:rPr>
        <w:t>Multiplexing Scheme Updates for Secure Real-time Transport Protocol (SRTP) Extension for Datagram Transport Layer Security (DTLS)</w:t>
      </w:r>
      <w:r>
        <w:rPr>
          <w:lang w:val="en-US" w:eastAsia="zh-CN"/>
        </w:rPr>
        <w:t>"</w:t>
      </w:r>
      <w:bookmarkEnd w:id="4"/>
      <w:r>
        <w:rPr>
          <w:lang w:val="en-US" w:eastAsia="zh-CN"/>
        </w:rPr>
        <w:t>.</w:t>
      </w:r>
    </w:p>
    <w:p w14:paraId="560F8A15" w14:textId="77777777" w:rsidR="0037187E" w:rsidRPr="00134D4D" w:rsidRDefault="0037187E" w:rsidP="0037187E">
      <w:pPr>
        <w:pStyle w:val="EX"/>
        <w:rPr>
          <w:lang w:val="en-US" w:eastAsia="zh-CN"/>
        </w:rPr>
      </w:pPr>
      <w:r w:rsidRPr="00134D4D">
        <w:rPr>
          <w:lang w:val="en-US" w:eastAsia="zh-CN"/>
        </w:rPr>
        <w:t>[</w:t>
      </w:r>
      <w:r>
        <w:rPr>
          <w:lang w:val="en-US" w:eastAsia="zh-CN"/>
        </w:rPr>
        <w:t>44</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8872: </w:t>
      </w:r>
      <w:r>
        <w:rPr>
          <w:lang w:val="en-US" w:eastAsia="zh-CN"/>
        </w:rPr>
        <w:t>"</w:t>
      </w:r>
      <w:r w:rsidRPr="00134D4D">
        <w:rPr>
          <w:lang w:val="en-US" w:eastAsia="zh-CN"/>
        </w:rPr>
        <w:t>Guidelines for Using the Multiplexing Features of RTP to Support Multiple Media Streams</w:t>
      </w:r>
      <w:r>
        <w:rPr>
          <w:lang w:val="en-US" w:eastAsia="zh-CN"/>
        </w:rPr>
        <w:t>"</w:t>
      </w:r>
      <w:r w:rsidRPr="00134D4D">
        <w:rPr>
          <w:lang w:val="en-US" w:eastAsia="zh-CN"/>
        </w:rPr>
        <w:t>.</w:t>
      </w:r>
    </w:p>
    <w:p w14:paraId="2D312511" w14:textId="77777777" w:rsidR="0037187E" w:rsidRPr="00134D4D" w:rsidRDefault="0037187E" w:rsidP="0037187E">
      <w:pPr>
        <w:pStyle w:val="EX"/>
        <w:rPr>
          <w:lang w:val="en-US" w:eastAsia="zh-CN"/>
        </w:rPr>
      </w:pPr>
      <w:r w:rsidRPr="00134D4D">
        <w:rPr>
          <w:lang w:val="en-US" w:eastAsia="zh-CN"/>
        </w:rPr>
        <w:t>[</w:t>
      </w:r>
      <w:r>
        <w:rPr>
          <w:lang w:val="en-US" w:eastAsia="zh-CN"/>
        </w:rPr>
        <w:t>45</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9443: </w:t>
      </w:r>
      <w:r>
        <w:rPr>
          <w:lang w:val="en-US" w:eastAsia="zh-CN"/>
        </w:rPr>
        <w:t>"</w:t>
      </w:r>
      <w:r w:rsidRPr="00134D4D">
        <w:rPr>
          <w:lang w:val="en-US" w:eastAsia="zh-CN"/>
        </w:rPr>
        <w:t>Multiplexing Scheme Updates for QUIC</w:t>
      </w:r>
      <w:r>
        <w:rPr>
          <w:lang w:val="en-US" w:eastAsia="zh-CN"/>
        </w:rPr>
        <w:t>"</w:t>
      </w:r>
      <w:r w:rsidRPr="00134D4D">
        <w:rPr>
          <w:lang w:val="en-US" w:eastAsia="zh-CN"/>
        </w:rPr>
        <w:t>.</w:t>
      </w:r>
    </w:p>
    <w:p w14:paraId="47B5A004" w14:textId="2766056F" w:rsidR="0037187E" w:rsidRPr="0037187E" w:rsidRDefault="0037187E" w:rsidP="00DF6887">
      <w:pPr>
        <w:pStyle w:val="EX"/>
        <w:rPr>
          <w:lang w:eastAsia="zh-CN"/>
        </w:rPr>
      </w:pPr>
      <w:r w:rsidRPr="00134D4D">
        <w:rPr>
          <w:lang w:val="en-US" w:eastAsia="zh-CN"/>
        </w:rPr>
        <w:t>[</w:t>
      </w:r>
      <w:r>
        <w:rPr>
          <w:lang w:val="en-US" w:eastAsia="zh-CN"/>
        </w:rPr>
        <w:t>46</w:t>
      </w:r>
      <w:r w:rsidRPr="00134D4D">
        <w:rPr>
          <w:lang w:val="en-US" w:eastAsia="zh-CN"/>
        </w:rPr>
        <w:t>]</w:t>
      </w:r>
      <w:r w:rsidRPr="00134D4D">
        <w:rPr>
          <w:lang w:val="en-US" w:eastAsia="zh-CN"/>
        </w:rPr>
        <w:tab/>
        <w:t>IETF</w:t>
      </w:r>
      <w:r>
        <w:rPr>
          <w:lang w:val="en-US" w:eastAsia="zh-CN"/>
        </w:rPr>
        <w:t> </w:t>
      </w:r>
      <w:r w:rsidRPr="00134D4D">
        <w:rPr>
          <w:lang w:val="en-US" w:eastAsia="zh-CN"/>
        </w:rPr>
        <w:t>RFC</w:t>
      </w:r>
      <w:r>
        <w:rPr>
          <w:lang w:val="en-US" w:eastAsia="zh-CN"/>
        </w:rPr>
        <w:t> </w:t>
      </w:r>
      <w:r w:rsidRPr="00134D4D">
        <w:rPr>
          <w:lang w:val="en-US" w:eastAsia="zh-CN"/>
        </w:rPr>
        <w:t xml:space="preserve">3550: </w:t>
      </w:r>
      <w:r>
        <w:rPr>
          <w:lang w:val="en-US" w:eastAsia="zh-CN"/>
        </w:rPr>
        <w:t>"</w:t>
      </w:r>
      <w:r w:rsidRPr="00134D4D">
        <w:rPr>
          <w:lang w:val="en-US" w:eastAsia="zh-CN"/>
        </w:rPr>
        <w:t>RTP: A Transport Protocol for Real-Time Applications</w:t>
      </w:r>
      <w:r>
        <w:rPr>
          <w:lang w:val="en-US" w:eastAsia="zh-CN"/>
        </w:rPr>
        <w:t>"</w:t>
      </w:r>
      <w:r w:rsidRPr="00134D4D">
        <w:rPr>
          <w:lang w:val="en-US" w:eastAsia="zh-CN"/>
        </w:rPr>
        <w:t>.</w:t>
      </w:r>
    </w:p>
    <w:p w14:paraId="612E63C6" w14:textId="4EE4A4EC" w:rsidR="0008659C" w:rsidRDefault="0008659C" w:rsidP="0008659C">
      <w:pPr>
        <w:pStyle w:val="EX"/>
        <w:rPr>
          <w:ins w:id="5" w:author="Ericsson (M.Mas)" w:date="2024-02-01T12:58:00Z"/>
          <w:lang w:eastAsia="zh-CN"/>
        </w:rPr>
      </w:pPr>
      <w:ins w:id="6" w:author="Ericsson (M.Mas)" w:date="2024-02-01T12:57:00Z">
        <w:r>
          <w:rPr>
            <w:rFonts w:hint="eastAsia"/>
            <w:lang w:eastAsia="zh-CN"/>
          </w:rPr>
          <w:t>[</w:t>
        </w:r>
      </w:ins>
      <w:ins w:id="7" w:author="Ericsson (M.Mas)" w:date="2024-02-01T18:09:00Z">
        <w:r>
          <w:rPr>
            <w:lang w:eastAsia="zh-CN"/>
          </w:rPr>
          <w:t>v</w:t>
        </w:r>
      </w:ins>
      <w:ins w:id="8" w:author="Ericsson (M.Mas)" w:date="2024-02-01T12:57:00Z">
        <w:r>
          <w:rPr>
            <w:lang w:eastAsia="zh-CN"/>
          </w:rPr>
          <w:t>]</w:t>
        </w:r>
        <w:r>
          <w:rPr>
            <w:lang w:eastAsia="zh-CN"/>
          </w:rPr>
          <w:tab/>
          <w:t xml:space="preserve">IETF </w:t>
        </w:r>
      </w:ins>
      <w:ins w:id="9" w:author="Ericsson (M.Mas)" w:date="2024-02-01T12:59:00Z">
        <w:r>
          <w:rPr>
            <w:lang w:eastAsia="zh-CN"/>
          </w:rPr>
          <w:t xml:space="preserve">draft-ietf-quic-multipath-06: </w:t>
        </w:r>
      </w:ins>
      <w:ins w:id="10" w:author="Ericsson (M.Mas)" w:date="2024-02-14T09:58:00Z">
        <w:r w:rsidR="00033597">
          <w:t>"</w:t>
        </w:r>
      </w:ins>
      <w:ins w:id="11" w:author="Ericsson (M.Mas)" w:date="2024-02-01T12:59:00Z">
        <w:r>
          <w:rPr>
            <w:lang w:eastAsia="zh-CN"/>
          </w:rPr>
          <w:t>Multipath Extension for QUIC</w:t>
        </w:r>
      </w:ins>
      <w:ins w:id="12" w:author="Shabnam" w:date="2024-02-13T22:03:00Z">
        <w:r w:rsidR="00D56C0D">
          <w:t>"</w:t>
        </w:r>
        <w:r w:rsidR="00D56C0D">
          <w:rPr>
            <w:lang w:eastAsia="zh-CN"/>
          </w:rPr>
          <w:t>.</w:t>
        </w:r>
      </w:ins>
    </w:p>
    <w:p w14:paraId="4BB68AA1" w14:textId="3E728425" w:rsidR="0008659C" w:rsidRDefault="0008659C" w:rsidP="0008659C">
      <w:pPr>
        <w:pStyle w:val="EX"/>
        <w:rPr>
          <w:lang w:eastAsia="zh-CN"/>
        </w:rPr>
      </w:pPr>
      <w:ins w:id="13" w:author="Ericsson (M.Mas)" w:date="2024-02-01T12:58:00Z">
        <w:r>
          <w:rPr>
            <w:rFonts w:hint="eastAsia"/>
            <w:lang w:eastAsia="zh-CN"/>
          </w:rPr>
          <w:t>[</w:t>
        </w:r>
      </w:ins>
      <w:ins w:id="14" w:author="Ericsson (M.Mas)" w:date="2024-02-01T18:09:00Z">
        <w:r>
          <w:rPr>
            <w:lang w:eastAsia="zh-CN"/>
          </w:rPr>
          <w:t>w</w:t>
        </w:r>
      </w:ins>
      <w:ins w:id="15" w:author="Ericsson (M.Mas)" w:date="2024-02-01T12:58:00Z">
        <w:r>
          <w:rPr>
            <w:lang w:eastAsia="zh-CN"/>
          </w:rPr>
          <w:t>]</w:t>
        </w:r>
        <w:r>
          <w:rPr>
            <w:lang w:eastAsia="zh-CN"/>
          </w:rPr>
          <w:tab/>
          <w:t xml:space="preserve">IETF </w:t>
        </w:r>
      </w:ins>
      <w:ins w:id="16" w:author="Ericsson (M.Mas)" w:date="2024-02-01T13:00:00Z">
        <w:r w:rsidRPr="00E14F92">
          <w:rPr>
            <w:lang w:eastAsia="zh-CN"/>
          </w:rPr>
          <w:t>draft-ietf-quic-load-balancers-1</w:t>
        </w:r>
      </w:ins>
      <w:ins w:id="17" w:author="Ericsson (M.Mas)" w:date="2024-02-08T13:30:00Z">
        <w:r w:rsidR="00C855CB">
          <w:rPr>
            <w:lang w:eastAsia="zh-CN"/>
          </w:rPr>
          <w:t>9</w:t>
        </w:r>
      </w:ins>
      <w:ins w:id="18" w:author="Shabnam Sultana" w:date="2024-04-05T16:51:00Z">
        <w:r w:rsidR="00CB7337">
          <w:rPr>
            <w:lang w:eastAsia="zh-CN"/>
          </w:rPr>
          <w:t>:</w:t>
        </w:r>
      </w:ins>
      <w:ins w:id="19" w:author="Shabnam" w:date="2024-02-13T22:03:00Z">
        <w:r w:rsidR="00D56C0D">
          <w:rPr>
            <w:lang w:eastAsia="zh-CN"/>
          </w:rPr>
          <w:t xml:space="preserve"> </w:t>
        </w:r>
        <w:r w:rsidR="00D56C0D">
          <w:t>"</w:t>
        </w:r>
      </w:ins>
      <w:ins w:id="20" w:author="Ericsson (M.Mas)" w:date="2024-02-01T13:00:00Z">
        <w:r w:rsidRPr="0020108B">
          <w:rPr>
            <w:lang w:eastAsia="zh-CN"/>
          </w:rPr>
          <w:t>QUIC-LB: Generating Routable QUIC Connection IDs</w:t>
        </w:r>
      </w:ins>
      <w:ins w:id="21" w:author="Shabnam" w:date="2024-02-13T22:03:00Z">
        <w:r w:rsidR="00D56C0D">
          <w:t>"</w:t>
        </w:r>
      </w:ins>
      <w:ins w:id="22" w:author="Ericsson (M.Mas)" w:date="2024-02-01T12:58:00Z">
        <w:r>
          <w:rPr>
            <w:lang w:eastAsia="zh-CN"/>
          </w:rPr>
          <w:t>.</w:t>
        </w:r>
      </w:ins>
    </w:p>
    <w:p w14:paraId="42FE2240" w14:textId="31CE186D" w:rsidR="0013165E" w:rsidRPr="005A463B" w:rsidRDefault="0013165E" w:rsidP="0013165E">
      <w:pPr>
        <w:pStyle w:val="EditorsNote"/>
      </w:pPr>
      <w:r w:rsidRPr="005A463B">
        <w:t>Editor</w:t>
      </w:r>
      <w:r>
        <w:t>'</w:t>
      </w:r>
      <w:r w:rsidRPr="005A463B">
        <w:t>s note:</w:t>
      </w:r>
      <w:r w:rsidRPr="005A463B">
        <w:tab/>
      </w:r>
      <w:r>
        <w:t xml:space="preserve">References </w:t>
      </w:r>
      <w:r w:rsidRPr="005A463B">
        <w:t xml:space="preserve">[8], [9] </w:t>
      </w:r>
      <w:del w:id="23" w:author="Ericsson (M.Mas)" w:date="2024-03-20T17:33:00Z">
        <w:r w:rsidRPr="005A463B" w:rsidDel="0027011C">
          <w:delText xml:space="preserve">and </w:delText>
        </w:r>
      </w:del>
      <w:r w:rsidRPr="005A463B">
        <w:t>[10]</w:t>
      </w:r>
      <w:ins w:id="24" w:author="Ericsson (M.Mas)" w:date="2024-03-20T17:33:00Z">
        <w:r w:rsidR="0027011C">
          <w:t>, [v] and [</w:t>
        </w:r>
      </w:ins>
      <w:ins w:id="25" w:author="Ericsson (M.Mas)" w:date="2024-03-20T17:34:00Z">
        <w:r w:rsidR="00B80168">
          <w:t>w</w:t>
        </w:r>
      </w:ins>
      <w:ins w:id="26" w:author="Ericsson (M.Mas)" w:date="2024-03-20T17:33:00Z">
        <w:r w:rsidR="0027011C">
          <w:t>]</w:t>
        </w:r>
      </w:ins>
      <w:r w:rsidRPr="005A463B">
        <w:t xml:space="preserve"> </w:t>
      </w:r>
      <w:r w:rsidRPr="005A463B">
        <w:rPr>
          <w:rFonts w:eastAsia="SimSun"/>
        </w:rPr>
        <w:t>cannot be formally referenced until published as RFC.</w:t>
      </w:r>
    </w:p>
    <w:bookmarkEnd w:id="3"/>
    <w:p w14:paraId="1F937506" w14:textId="77777777" w:rsidR="0046788C" w:rsidRDefault="0046788C" w:rsidP="0008659C">
      <w:pPr>
        <w:pStyle w:val="EX"/>
      </w:pPr>
    </w:p>
    <w:p w14:paraId="485A55EF" w14:textId="18036E4B" w:rsidR="00962FE4" w:rsidRDefault="00962FE4" w:rsidP="00962FE4">
      <w:pPr>
        <w:jc w:val="center"/>
        <w:rPr>
          <w:color w:val="FF0000"/>
          <w:sz w:val="40"/>
        </w:rPr>
      </w:pPr>
      <w:r w:rsidRPr="00EC5C31">
        <w:rPr>
          <w:color w:val="FF0000"/>
          <w:sz w:val="40"/>
        </w:rPr>
        <w:t xml:space="preserve">*** </w:t>
      </w:r>
      <w:r>
        <w:rPr>
          <w:color w:val="FF0000"/>
          <w:sz w:val="40"/>
        </w:rPr>
        <w:t xml:space="preserve">End change </w:t>
      </w:r>
      <w:r w:rsidRPr="00EC5C31">
        <w:rPr>
          <w:color w:val="FF0000"/>
          <w:sz w:val="40"/>
        </w:rPr>
        <w:t>***</w:t>
      </w:r>
    </w:p>
    <w:p w14:paraId="55AE774B" w14:textId="3FE17BE2" w:rsidR="00D12EB3" w:rsidRDefault="00D12EB3" w:rsidP="00D12EB3">
      <w:pPr>
        <w:jc w:val="center"/>
        <w:rPr>
          <w:color w:val="FF0000"/>
          <w:sz w:val="40"/>
        </w:rPr>
      </w:pPr>
      <w:r w:rsidRPr="00EC5C31">
        <w:rPr>
          <w:color w:val="FF0000"/>
          <w:sz w:val="40"/>
        </w:rPr>
        <w:t xml:space="preserve">*** </w:t>
      </w:r>
      <w:r w:rsidR="00516B39">
        <w:rPr>
          <w:color w:val="FF0000"/>
          <w:sz w:val="40"/>
        </w:rPr>
        <w:t>Next</w:t>
      </w:r>
      <w:r>
        <w:rPr>
          <w:color w:val="FF0000"/>
          <w:sz w:val="40"/>
        </w:rPr>
        <w:t xml:space="preserve"> Change </w:t>
      </w:r>
      <w:r w:rsidRPr="00EC5C31">
        <w:rPr>
          <w:color w:val="FF0000"/>
          <w:sz w:val="40"/>
        </w:rPr>
        <w:t>***</w:t>
      </w:r>
    </w:p>
    <w:p w14:paraId="0BD38146" w14:textId="77777777" w:rsidR="00516B39" w:rsidRPr="00822E86" w:rsidRDefault="00516B39" w:rsidP="00516B39">
      <w:pPr>
        <w:pStyle w:val="Heading1"/>
      </w:pPr>
      <w:bookmarkStart w:id="27" w:name="_Toc157745562"/>
      <w:r w:rsidRPr="00822E86">
        <w:lastRenderedPageBreak/>
        <w:t>6</w:t>
      </w:r>
      <w:r w:rsidRPr="00822E86">
        <w:tab/>
        <w:t>Solutions</w:t>
      </w:r>
      <w:bookmarkEnd w:id="27"/>
    </w:p>
    <w:p w14:paraId="4C130703" w14:textId="77777777" w:rsidR="00516B39" w:rsidRPr="00822E86" w:rsidRDefault="00516B39" w:rsidP="00516B39">
      <w:pPr>
        <w:pStyle w:val="Heading2"/>
      </w:pPr>
      <w:bookmarkStart w:id="28" w:name="_Toc22192650"/>
      <w:bookmarkStart w:id="29" w:name="_Toc23402388"/>
      <w:bookmarkStart w:id="30" w:name="_Toc23402418"/>
      <w:bookmarkStart w:id="31" w:name="_Toc26386423"/>
      <w:bookmarkStart w:id="32" w:name="_Toc26431229"/>
      <w:bookmarkStart w:id="33" w:name="_Toc30694627"/>
      <w:bookmarkStart w:id="34" w:name="_Toc43906649"/>
      <w:bookmarkStart w:id="35" w:name="_Toc43906765"/>
      <w:bookmarkStart w:id="36" w:name="_Toc44311891"/>
      <w:bookmarkStart w:id="37" w:name="_Toc50536533"/>
      <w:bookmarkStart w:id="38" w:name="_Toc54930305"/>
      <w:bookmarkStart w:id="39" w:name="_Toc54968110"/>
      <w:bookmarkStart w:id="40" w:name="_Toc57236432"/>
      <w:bookmarkStart w:id="41" w:name="_Toc57236595"/>
      <w:bookmarkStart w:id="42" w:name="_Toc57530236"/>
      <w:bookmarkStart w:id="43" w:name="_Toc57532437"/>
      <w:bookmarkStart w:id="44" w:name="_Toc157745563"/>
      <w:bookmarkStart w:id="45" w:name="_Toc16839382"/>
      <w:r w:rsidRPr="00822E86">
        <w:t>6.0</w:t>
      </w:r>
      <w:r w:rsidRPr="00822E86">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bookmarkEnd w:id="45"/>
    <w:p w14:paraId="1100DADB" w14:textId="77777777" w:rsidR="00516B39" w:rsidRDefault="00516B39" w:rsidP="00516B39">
      <w:pPr>
        <w:pStyle w:val="TH"/>
      </w:pPr>
      <w:r w:rsidRPr="00822E86">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9E054F" w:rsidRPr="004C4F9C" w14:paraId="2AEF0D71" w14:textId="77777777">
        <w:trPr>
          <w:cantSplit/>
        </w:trPr>
        <w:tc>
          <w:tcPr>
            <w:tcW w:w="2913" w:type="dxa"/>
            <w:tcBorders>
              <w:bottom w:val="nil"/>
            </w:tcBorders>
          </w:tcPr>
          <w:p w14:paraId="568D1DF7" w14:textId="77777777" w:rsidR="009E054F" w:rsidRPr="004C4F9C" w:rsidRDefault="009E054F">
            <w:pPr>
              <w:pStyle w:val="TAH"/>
              <w:rPr>
                <w:sz w:val="16"/>
                <w:szCs w:val="16"/>
              </w:rPr>
            </w:pPr>
            <w:r w:rsidRPr="004C4F9C">
              <w:rPr>
                <w:sz w:val="16"/>
                <w:szCs w:val="16"/>
              </w:rPr>
              <w:lastRenderedPageBreak/>
              <w:t>Solutions</w:t>
            </w:r>
          </w:p>
        </w:tc>
        <w:tc>
          <w:tcPr>
            <w:tcW w:w="7247" w:type="dxa"/>
            <w:gridSpan w:val="9"/>
          </w:tcPr>
          <w:p w14:paraId="7EC371BB" w14:textId="77777777" w:rsidR="009E054F" w:rsidRPr="004C4F9C" w:rsidRDefault="009E054F">
            <w:pPr>
              <w:pStyle w:val="TAH"/>
              <w:rPr>
                <w:sz w:val="16"/>
                <w:szCs w:val="16"/>
              </w:rPr>
            </w:pPr>
            <w:r w:rsidRPr="004C4F9C">
              <w:rPr>
                <w:sz w:val="16"/>
                <w:szCs w:val="16"/>
              </w:rPr>
              <w:t>Key Issue #</w:t>
            </w:r>
          </w:p>
        </w:tc>
      </w:tr>
      <w:tr w:rsidR="009E054F" w:rsidRPr="004C4F9C" w14:paraId="5704354E" w14:textId="77777777">
        <w:trPr>
          <w:cantSplit/>
        </w:trPr>
        <w:tc>
          <w:tcPr>
            <w:tcW w:w="2913" w:type="dxa"/>
            <w:tcBorders>
              <w:top w:val="nil"/>
            </w:tcBorders>
          </w:tcPr>
          <w:p w14:paraId="2FE3814B" w14:textId="77777777" w:rsidR="009E054F" w:rsidRPr="004C4F9C" w:rsidRDefault="009E054F">
            <w:pPr>
              <w:pStyle w:val="TAH"/>
              <w:rPr>
                <w:sz w:val="16"/>
                <w:szCs w:val="16"/>
              </w:rPr>
            </w:pPr>
          </w:p>
        </w:tc>
        <w:tc>
          <w:tcPr>
            <w:tcW w:w="806" w:type="dxa"/>
          </w:tcPr>
          <w:p w14:paraId="45E3DA89" w14:textId="77777777" w:rsidR="009E054F" w:rsidRPr="004C4F9C" w:rsidRDefault="009E054F">
            <w:pPr>
              <w:pStyle w:val="TAH"/>
              <w:rPr>
                <w:sz w:val="16"/>
                <w:szCs w:val="16"/>
              </w:rPr>
            </w:pPr>
            <w:r w:rsidRPr="004C4F9C">
              <w:rPr>
                <w:sz w:val="16"/>
                <w:szCs w:val="16"/>
              </w:rPr>
              <w:t>&lt;KI #1&gt;</w:t>
            </w:r>
          </w:p>
        </w:tc>
        <w:tc>
          <w:tcPr>
            <w:tcW w:w="806" w:type="dxa"/>
          </w:tcPr>
          <w:p w14:paraId="51438DC3" w14:textId="77777777" w:rsidR="009E054F" w:rsidRPr="004C4F9C" w:rsidRDefault="009E054F">
            <w:pPr>
              <w:pStyle w:val="TAH"/>
              <w:rPr>
                <w:sz w:val="16"/>
                <w:szCs w:val="16"/>
              </w:rPr>
            </w:pPr>
            <w:r w:rsidRPr="004C4F9C">
              <w:rPr>
                <w:sz w:val="16"/>
                <w:szCs w:val="16"/>
              </w:rPr>
              <w:t>&lt;KI#2&gt;</w:t>
            </w:r>
          </w:p>
        </w:tc>
        <w:tc>
          <w:tcPr>
            <w:tcW w:w="805" w:type="dxa"/>
          </w:tcPr>
          <w:p w14:paraId="27A2636F" w14:textId="77777777" w:rsidR="009E054F" w:rsidRPr="004C4F9C" w:rsidRDefault="009E054F">
            <w:pPr>
              <w:pStyle w:val="TAH"/>
              <w:rPr>
                <w:sz w:val="16"/>
                <w:szCs w:val="16"/>
              </w:rPr>
            </w:pPr>
            <w:r w:rsidRPr="004C4F9C">
              <w:rPr>
                <w:sz w:val="16"/>
                <w:szCs w:val="16"/>
              </w:rPr>
              <w:t>&lt;KI#3&gt;</w:t>
            </w:r>
          </w:p>
        </w:tc>
        <w:tc>
          <w:tcPr>
            <w:tcW w:w="805" w:type="dxa"/>
          </w:tcPr>
          <w:p w14:paraId="1BCD5AE4" w14:textId="77777777" w:rsidR="009E054F" w:rsidRPr="004C4F9C" w:rsidRDefault="009E054F">
            <w:pPr>
              <w:pStyle w:val="TAH"/>
              <w:rPr>
                <w:sz w:val="16"/>
                <w:szCs w:val="16"/>
              </w:rPr>
            </w:pPr>
            <w:r w:rsidRPr="004C4F9C">
              <w:rPr>
                <w:sz w:val="16"/>
                <w:szCs w:val="16"/>
              </w:rPr>
              <w:t>&lt;KI#4&gt;</w:t>
            </w:r>
          </w:p>
        </w:tc>
        <w:tc>
          <w:tcPr>
            <w:tcW w:w="805" w:type="dxa"/>
          </w:tcPr>
          <w:p w14:paraId="30248DD5" w14:textId="77777777" w:rsidR="009E054F" w:rsidRPr="004C4F9C" w:rsidRDefault="009E054F">
            <w:pPr>
              <w:pStyle w:val="TAH"/>
              <w:rPr>
                <w:sz w:val="16"/>
                <w:szCs w:val="16"/>
              </w:rPr>
            </w:pPr>
            <w:r w:rsidRPr="004C4F9C">
              <w:rPr>
                <w:sz w:val="16"/>
                <w:szCs w:val="16"/>
              </w:rPr>
              <w:t>&lt;KI#5&gt;</w:t>
            </w:r>
          </w:p>
        </w:tc>
        <w:tc>
          <w:tcPr>
            <w:tcW w:w="805" w:type="dxa"/>
          </w:tcPr>
          <w:p w14:paraId="0561F648" w14:textId="77777777" w:rsidR="009E054F" w:rsidRPr="004C4F9C" w:rsidRDefault="009E054F">
            <w:pPr>
              <w:pStyle w:val="TAH"/>
              <w:rPr>
                <w:sz w:val="16"/>
                <w:szCs w:val="16"/>
              </w:rPr>
            </w:pPr>
            <w:r w:rsidRPr="004C4F9C">
              <w:rPr>
                <w:sz w:val="16"/>
                <w:szCs w:val="16"/>
              </w:rPr>
              <w:t>&lt;KI#6&gt;</w:t>
            </w:r>
          </w:p>
        </w:tc>
        <w:tc>
          <w:tcPr>
            <w:tcW w:w="805" w:type="dxa"/>
          </w:tcPr>
          <w:p w14:paraId="1A31C9BA" w14:textId="77777777" w:rsidR="009E054F" w:rsidRPr="004C4F9C" w:rsidRDefault="009E054F">
            <w:pPr>
              <w:pStyle w:val="TAH"/>
              <w:rPr>
                <w:sz w:val="16"/>
                <w:szCs w:val="16"/>
              </w:rPr>
            </w:pPr>
            <w:r w:rsidRPr="004C4F9C">
              <w:rPr>
                <w:sz w:val="16"/>
                <w:szCs w:val="16"/>
              </w:rPr>
              <w:t>&lt;KI#7&gt;</w:t>
            </w:r>
          </w:p>
        </w:tc>
        <w:tc>
          <w:tcPr>
            <w:tcW w:w="805" w:type="dxa"/>
          </w:tcPr>
          <w:p w14:paraId="0314A670" w14:textId="77777777" w:rsidR="009E054F" w:rsidRPr="004C4F9C" w:rsidRDefault="009E054F">
            <w:pPr>
              <w:pStyle w:val="TAH"/>
              <w:rPr>
                <w:sz w:val="16"/>
                <w:szCs w:val="16"/>
              </w:rPr>
            </w:pPr>
            <w:r w:rsidRPr="004C4F9C">
              <w:rPr>
                <w:sz w:val="16"/>
                <w:szCs w:val="16"/>
              </w:rPr>
              <w:t>&lt;KI#8&gt;</w:t>
            </w:r>
          </w:p>
        </w:tc>
        <w:tc>
          <w:tcPr>
            <w:tcW w:w="805" w:type="dxa"/>
          </w:tcPr>
          <w:p w14:paraId="4A41BD33" w14:textId="77777777" w:rsidR="009E054F" w:rsidRPr="004C4F9C" w:rsidRDefault="009E054F">
            <w:pPr>
              <w:pStyle w:val="TAH"/>
              <w:rPr>
                <w:sz w:val="16"/>
                <w:szCs w:val="16"/>
              </w:rPr>
            </w:pPr>
            <w:r w:rsidRPr="004C4F9C">
              <w:rPr>
                <w:sz w:val="16"/>
                <w:szCs w:val="16"/>
              </w:rPr>
              <w:t>&lt;KI#9&gt;</w:t>
            </w:r>
          </w:p>
        </w:tc>
      </w:tr>
      <w:tr w:rsidR="009E054F" w:rsidRPr="004C4F9C" w14:paraId="6E78CFB4" w14:textId="77777777">
        <w:trPr>
          <w:cantSplit/>
        </w:trPr>
        <w:tc>
          <w:tcPr>
            <w:tcW w:w="2913" w:type="dxa"/>
          </w:tcPr>
          <w:p w14:paraId="577DD1C4" w14:textId="77777777" w:rsidR="009E054F" w:rsidRPr="004C4F9C" w:rsidRDefault="009E054F">
            <w:pPr>
              <w:pStyle w:val="TAL"/>
              <w:rPr>
                <w:sz w:val="16"/>
                <w:szCs w:val="16"/>
              </w:rPr>
            </w:pPr>
            <w:r w:rsidRPr="004C4F9C">
              <w:rPr>
                <w:sz w:val="16"/>
                <w:szCs w:val="16"/>
              </w:rPr>
              <w:t>#1: PDU Set content ratio awareness at RAN</w:t>
            </w:r>
          </w:p>
        </w:tc>
        <w:tc>
          <w:tcPr>
            <w:tcW w:w="806" w:type="dxa"/>
          </w:tcPr>
          <w:p w14:paraId="10E543A4" w14:textId="77777777" w:rsidR="009E054F" w:rsidRPr="004C4F9C" w:rsidRDefault="009E054F">
            <w:pPr>
              <w:pStyle w:val="TAC"/>
              <w:rPr>
                <w:sz w:val="16"/>
                <w:szCs w:val="16"/>
              </w:rPr>
            </w:pPr>
            <w:r w:rsidRPr="004C4F9C">
              <w:rPr>
                <w:sz w:val="16"/>
                <w:szCs w:val="16"/>
              </w:rPr>
              <w:t>X</w:t>
            </w:r>
          </w:p>
        </w:tc>
        <w:tc>
          <w:tcPr>
            <w:tcW w:w="806" w:type="dxa"/>
          </w:tcPr>
          <w:p w14:paraId="4660B296" w14:textId="77777777" w:rsidR="009E054F" w:rsidRPr="004C4F9C" w:rsidRDefault="009E054F">
            <w:pPr>
              <w:pStyle w:val="TAC"/>
              <w:rPr>
                <w:sz w:val="16"/>
                <w:szCs w:val="16"/>
              </w:rPr>
            </w:pPr>
          </w:p>
        </w:tc>
        <w:tc>
          <w:tcPr>
            <w:tcW w:w="805" w:type="dxa"/>
          </w:tcPr>
          <w:p w14:paraId="06AFED54" w14:textId="77777777" w:rsidR="009E054F" w:rsidRPr="004C4F9C" w:rsidRDefault="009E054F">
            <w:pPr>
              <w:pStyle w:val="TAC"/>
              <w:rPr>
                <w:sz w:val="16"/>
                <w:szCs w:val="16"/>
              </w:rPr>
            </w:pPr>
          </w:p>
        </w:tc>
        <w:tc>
          <w:tcPr>
            <w:tcW w:w="805" w:type="dxa"/>
          </w:tcPr>
          <w:p w14:paraId="263051E9" w14:textId="77777777" w:rsidR="009E054F" w:rsidRPr="004C4F9C" w:rsidRDefault="009E054F">
            <w:pPr>
              <w:pStyle w:val="TAC"/>
              <w:rPr>
                <w:sz w:val="16"/>
                <w:szCs w:val="16"/>
              </w:rPr>
            </w:pPr>
          </w:p>
        </w:tc>
        <w:tc>
          <w:tcPr>
            <w:tcW w:w="805" w:type="dxa"/>
          </w:tcPr>
          <w:p w14:paraId="26C3196F" w14:textId="77777777" w:rsidR="009E054F" w:rsidRPr="004C4F9C" w:rsidRDefault="009E054F">
            <w:pPr>
              <w:pStyle w:val="TAC"/>
              <w:rPr>
                <w:sz w:val="16"/>
                <w:szCs w:val="16"/>
              </w:rPr>
            </w:pPr>
          </w:p>
        </w:tc>
        <w:tc>
          <w:tcPr>
            <w:tcW w:w="805" w:type="dxa"/>
          </w:tcPr>
          <w:p w14:paraId="25B37D3C" w14:textId="77777777" w:rsidR="009E054F" w:rsidRPr="004C4F9C" w:rsidRDefault="009E054F">
            <w:pPr>
              <w:pStyle w:val="TAC"/>
              <w:rPr>
                <w:sz w:val="16"/>
                <w:szCs w:val="16"/>
              </w:rPr>
            </w:pPr>
          </w:p>
        </w:tc>
        <w:tc>
          <w:tcPr>
            <w:tcW w:w="805" w:type="dxa"/>
          </w:tcPr>
          <w:p w14:paraId="71D82C54" w14:textId="77777777" w:rsidR="009E054F" w:rsidRPr="004C4F9C" w:rsidRDefault="009E054F">
            <w:pPr>
              <w:pStyle w:val="TAC"/>
              <w:rPr>
                <w:sz w:val="16"/>
                <w:szCs w:val="16"/>
              </w:rPr>
            </w:pPr>
          </w:p>
        </w:tc>
        <w:tc>
          <w:tcPr>
            <w:tcW w:w="805" w:type="dxa"/>
          </w:tcPr>
          <w:p w14:paraId="0D2981F0" w14:textId="77777777" w:rsidR="009E054F" w:rsidRPr="004C4F9C" w:rsidRDefault="009E054F">
            <w:pPr>
              <w:pStyle w:val="TAC"/>
              <w:rPr>
                <w:sz w:val="16"/>
                <w:szCs w:val="16"/>
              </w:rPr>
            </w:pPr>
          </w:p>
        </w:tc>
        <w:tc>
          <w:tcPr>
            <w:tcW w:w="805" w:type="dxa"/>
          </w:tcPr>
          <w:p w14:paraId="0C6A8B90" w14:textId="77777777" w:rsidR="009E054F" w:rsidRPr="004C4F9C" w:rsidRDefault="009E054F">
            <w:pPr>
              <w:pStyle w:val="TAC"/>
              <w:rPr>
                <w:sz w:val="16"/>
                <w:szCs w:val="16"/>
              </w:rPr>
            </w:pPr>
          </w:p>
        </w:tc>
      </w:tr>
      <w:tr w:rsidR="009E054F" w:rsidRPr="004C4F9C" w14:paraId="649245C6" w14:textId="77777777">
        <w:trPr>
          <w:cantSplit/>
        </w:trPr>
        <w:tc>
          <w:tcPr>
            <w:tcW w:w="2913" w:type="dxa"/>
          </w:tcPr>
          <w:p w14:paraId="2BC515AB" w14:textId="77777777" w:rsidR="009E054F" w:rsidRPr="004C4F9C" w:rsidRDefault="009E054F">
            <w:pPr>
              <w:pStyle w:val="TAL"/>
              <w:rPr>
                <w:sz w:val="16"/>
                <w:szCs w:val="16"/>
              </w:rPr>
            </w:pPr>
            <w:r w:rsidRPr="004C4F9C">
              <w:rPr>
                <w:sz w:val="16"/>
                <w:szCs w:val="16"/>
              </w:rPr>
              <w:t>#2: Discarding of redundant PDUs (FEC) and reporting</w:t>
            </w:r>
          </w:p>
        </w:tc>
        <w:tc>
          <w:tcPr>
            <w:tcW w:w="806" w:type="dxa"/>
          </w:tcPr>
          <w:p w14:paraId="42DCFC8A" w14:textId="77777777" w:rsidR="009E054F" w:rsidRPr="004C4F9C" w:rsidRDefault="009E054F">
            <w:pPr>
              <w:pStyle w:val="TAC"/>
              <w:rPr>
                <w:sz w:val="16"/>
                <w:szCs w:val="16"/>
              </w:rPr>
            </w:pPr>
            <w:r w:rsidRPr="004C4F9C">
              <w:rPr>
                <w:sz w:val="16"/>
                <w:szCs w:val="16"/>
              </w:rPr>
              <w:t>X</w:t>
            </w:r>
          </w:p>
        </w:tc>
        <w:tc>
          <w:tcPr>
            <w:tcW w:w="806" w:type="dxa"/>
          </w:tcPr>
          <w:p w14:paraId="32D1158C" w14:textId="77777777" w:rsidR="009E054F" w:rsidRPr="004C4F9C" w:rsidRDefault="009E054F">
            <w:pPr>
              <w:pStyle w:val="TAC"/>
              <w:rPr>
                <w:sz w:val="16"/>
                <w:szCs w:val="16"/>
              </w:rPr>
            </w:pPr>
          </w:p>
        </w:tc>
        <w:tc>
          <w:tcPr>
            <w:tcW w:w="805" w:type="dxa"/>
          </w:tcPr>
          <w:p w14:paraId="1A34666A" w14:textId="77777777" w:rsidR="009E054F" w:rsidRPr="004C4F9C" w:rsidRDefault="009E054F">
            <w:pPr>
              <w:pStyle w:val="TAC"/>
              <w:rPr>
                <w:sz w:val="16"/>
                <w:szCs w:val="16"/>
              </w:rPr>
            </w:pPr>
          </w:p>
        </w:tc>
        <w:tc>
          <w:tcPr>
            <w:tcW w:w="805" w:type="dxa"/>
          </w:tcPr>
          <w:p w14:paraId="6749C014" w14:textId="77777777" w:rsidR="009E054F" w:rsidRPr="004C4F9C" w:rsidRDefault="009E054F">
            <w:pPr>
              <w:pStyle w:val="TAC"/>
              <w:rPr>
                <w:sz w:val="16"/>
                <w:szCs w:val="16"/>
              </w:rPr>
            </w:pPr>
          </w:p>
        </w:tc>
        <w:tc>
          <w:tcPr>
            <w:tcW w:w="805" w:type="dxa"/>
          </w:tcPr>
          <w:p w14:paraId="135ABBB9" w14:textId="77777777" w:rsidR="009E054F" w:rsidRPr="004C4F9C" w:rsidRDefault="009E054F">
            <w:pPr>
              <w:pStyle w:val="TAC"/>
              <w:rPr>
                <w:sz w:val="16"/>
                <w:szCs w:val="16"/>
              </w:rPr>
            </w:pPr>
          </w:p>
        </w:tc>
        <w:tc>
          <w:tcPr>
            <w:tcW w:w="805" w:type="dxa"/>
          </w:tcPr>
          <w:p w14:paraId="1AE076BC" w14:textId="77777777" w:rsidR="009E054F" w:rsidRPr="004C4F9C" w:rsidRDefault="009E054F">
            <w:pPr>
              <w:pStyle w:val="TAC"/>
              <w:rPr>
                <w:sz w:val="16"/>
                <w:szCs w:val="16"/>
              </w:rPr>
            </w:pPr>
          </w:p>
        </w:tc>
        <w:tc>
          <w:tcPr>
            <w:tcW w:w="805" w:type="dxa"/>
          </w:tcPr>
          <w:p w14:paraId="3037CB90" w14:textId="77777777" w:rsidR="009E054F" w:rsidRPr="004C4F9C" w:rsidRDefault="009E054F">
            <w:pPr>
              <w:pStyle w:val="TAC"/>
              <w:rPr>
                <w:sz w:val="16"/>
                <w:szCs w:val="16"/>
              </w:rPr>
            </w:pPr>
          </w:p>
        </w:tc>
        <w:tc>
          <w:tcPr>
            <w:tcW w:w="805" w:type="dxa"/>
          </w:tcPr>
          <w:p w14:paraId="67890ECE" w14:textId="77777777" w:rsidR="009E054F" w:rsidRPr="004C4F9C" w:rsidRDefault="009E054F">
            <w:pPr>
              <w:pStyle w:val="TAC"/>
              <w:rPr>
                <w:sz w:val="16"/>
                <w:szCs w:val="16"/>
              </w:rPr>
            </w:pPr>
          </w:p>
        </w:tc>
        <w:tc>
          <w:tcPr>
            <w:tcW w:w="805" w:type="dxa"/>
          </w:tcPr>
          <w:p w14:paraId="1009D738" w14:textId="77777777" w:rsidR="009E054F" w:rsidRPr="004C4F9C" w:rsidRDefault="009E054F">
            <w:pPr>
              <w:pStyle w:val="TAC"/>
              <w:rPr>
                <w:sz w:val="16"/>
                <w:szCs w:val="16"/>
              </w:rPr>
            </w:pPr>
          </w:p>
        </w:tc>
      </w:tr>
      <w:tr w:rsidR="009E054F" w:rsidRPr="004C4F9C" w14:paraId="491CC502" w14:textId="77777777">
        <w:trPr>
          <w:cantSplit/>
        </w:trPr>
        <w:tc>
          <w:tcPr>
            <w:tcW w:w="2913" w:type="dxa"/>
          </w:tcPr>
          <w:p w14:paraId="5A8BB33D" w14:textId="77777777" w:rsidR="009E054F" w:rsidRPr="004C4F9C" w:rsidRDefault="009E054F">
            <w:pPr>
              <w:pStyle w:val="TAL"/>
              <w:rPr>
                <w:sz w:val="16"/>
                <w:szCs w:val="16"/>
              </w:rPr>
            </w:pPr>
            <w:r w:rsidRPr="004C4F9C">
              <w:rPr>
                <w:sz w:val="16"/>
                <w:szCs w:val="16"/>
              </w:rPr>
              <w:t>#3: FEC mechanism and PSI based PDU Set QoS Handling Enhancement</w:t>
            </w:r>
          </w:p>
        </w:tc>
        <w:tc>
          <w:tcPr>
            <w:tcW w:w="806" w:type="dxa"/>
          </w:tcPr>
          <w:p w14:paraId="3C682418" w14:textId="77777777" w:rsidR="009E054F" w:rsidRPr="004C4F9C" w:rsidRDefault="009E054F">
            <w:pPr>
              <w:pStyle w:val="TAC"/>
              <w:rPr>
                <w:sz w:val="16"/>
                <w:szCs w:val="16"/>
              </w:rPr>
            </w:pPr>
            <w:r w:rsidRPr="004C4F9C">
              <w:rPr>
                <w:sz w:val="16"/>
                <w:szCs w:val="16"/>
              </w:rPr>
              <w:t>X</w:t>
            </w:r>
          </w:p>
        </w:tc>
        <w:tc>
          <w:tcPr>
            <w:tcW w:w="806" w:type="dxa"/>
          </w:tcPr>
          <w:p w14:paraId="023D8D01" w14:textId="77777777" w:rsidR="009E054F" w:rsidRPr="004C4F9C" w:rsidRDefault="009E054F">
            <w:pPr>
              <w:pStyle w:val="TAC"/>
              <w:rPr>
                <w:sz w:val="16"/>
                <w:szCs w:val="16"/>
              </w:rPr>
            </w:pPr>
          </w:p>
        </w:tc>
        <w:tc>
          <w:tcPr>
            <w:tcW w:w="805" w:type="dxa"/>
          </w:tcPr>
          <w:p w14:paraId="0E572281" w14:textId="77777777" w:rsidR="009E054F" w:rsidRPr="004C4F9C" w:rsidRDefault="009E054F">
            <w:pPr>
              <w:pStyle w:val="TAC"/>
              <w:rPr>
                <w:sz w:val="16"/>
                <w:szCs w:val="16"/>
              </w:rPr>
            </w:pPr>
          </w:p>
        </w:tc>
        <w:tc>
          <w:tcPr>
            <w:tcW w:w="805" w:type="dxa"/>
          </w:tcPr>
          <w:p w14:paraId="3FD358C0" w14:textId="77777777" w:rsidR="009E054F" w:rsidRPr="004C4F9C" w:rsidRDefault="009E054F">
            <w:pPr>
              <w:pStyle w:val="TAC"/>
              <w:rPr>
                <w:sz w:val="16"/>
                <w:szCs w:val="16"/>
              </w:rPr>
            </w:pPr>
          </w:p>
        </w:tc>
        <w:tc>
          <w:tcPr>
            <w:tcW w:w="805" w:type="dxa"/>
          </w:tcPr>
          <w:p w14:paraId="2A009CD6" w14:textId="77777777" w:rsidR="009E054F" w:rsidRPr="004C4F9C" w:rsidRDefault="009E054F">
            <w:pPr>
              <w:pStyle w:val="TAC"/>
              <w:rPr>
                <w:sz w:val="16"/>
                <w:szCs w:val="16"/>
              </w:rPr>
            </w:pPr>
          </w:p>
        </w:tc>
        <w:tc>
          <w:tcPr>
            <w:tcW w:w="805" w:type="dxa"/>
          </w:tcPr>
          <w:p w14:paraId="748D8479" w14:textId="77777777" w:rsidR="009E054F" w:rsidRPr="004C4F9C" w:rsidRDefault="009E054F">
            <w:pPr>
              <w:pStyle w:val="TAC"/>
              <w:rPr>
                <w:sz w:val="16"/>
                <w:szCs w:val="16"/>
              </w:rPr>
            </w:pPr>
          </w:p>
        </w:tc>
        <w:tc>
          <w:tcPr>
            <w:tcW w:w="805" w:type="dxa"/>
          </w:tcPr>
          <w:p w14:paraId="742001C7" w14:textId="77777777" w:rsidR="009E054F" w:rsidRPr="004C4F9C" w:rsidRDefault="009E054F">
            <w:pPr>
              <w:pStyle w:val="TAC"/>
              <w:rPr>
                <w:sz w:val="16"/>
                <w:szCs w:val="16"/>
              </w:rPr>
            </w:pPr>
          </w:p>
        </w:tc>
        <w:tc>
          <w:tcPr>
            <w:tcW w:w="805" w:type="dxa"/>
          </w:tcPr>
          <w:p w14:paraId="0AF117D2" w14:textId="77777777" w:rsidR="009E054F" w:rsidRPr="004C4F9C" w:rsidRDefault="009E054F">
            <w:pPr>
              <w:pStyle w:val="TAC"/>
              <w:rPr>
                <w:sz w:val="16"/>
                <w:szCs w:val="16"/>
              </w:rPr>
            </w:pPr>
          </w:p>
        </w:tc>
        <w:tc>
          <w:tcPr>
            <w:tcW w:w="805" w:type="dxa"/>
          </w:tcPr>
          <w:p w14:paraId="5E2B95C0" w14:textId="77777777" w:rsidR="009E054F" w:rsidRPr="004C4F9C" w:rsidRDefault="009E054F">
            <w:pPr>
              <w:pStyle w:val="TAC"/>
              <w:rPr>
                <w:sz w:val="16"/>
                <w:szCs w:val="16"/>
              </w:rPr>
            </w:pPr>
          </w:p>
        </w:tc>
      </w:tr>
      <w:tr w:rsidR="009E054F" w:rsidRPr="004C4F9C" w14:paraId="17A27890" w14:textId="77777777">
        <w:trPr>
          <w:cantSplit/>
        </w:trPr>
        <w:tc>
          <w:tcPr>
            <w:tcW w:w="2913" w:type="dxa"/>
          </w:tcPr>
          <w:p w14:paraId="6FBECAE5" w14:textId="77777777" w:rsidR="009E054F" w:rsidRPr="004C4F9C" w:rsidRDefault="009E054F">
            <w:pPr>
              <w:pStyle w:val="TAL"/>
              <w:rPr>
                <w:sz w:val="16"/>
                <w:szCs w:val="16"/>
              </w:rPr>
            </w:pPr>
            <w:r w:rsidRPr="004C4F9C">
              <w:rPr>
                <w:sz w:val="16"/>
                <w:szCs w:val="16"/>
              </w:rPr>
              <w:t>#4: PDU Set FEC-based PDU Set QoS Handling</w:t>
            </w:r>
          </w:p>
        </w:tc>
        <w:tc>
          <w:tcPr>
            <w:tcW w:w="806" w:type="dxa"/>
          </w:tcPr>
          <w:p w14:paraId="057AA5FC" w14:textId="77777777" w:rsidR="009E054F" w:rsidRPr="004C4F9C" w:rsidRDefault="009E054F">
            <w:pPr>
              <w:pStyle w:val="TAC"/>
              <w:rPr>
                <w:sz w:val="16"/>
                <w:szCs w:val="16"/>
              </w:rPr>
            </w:pPr>
            <w:r w:rsidRPr="004C4F9C">
              <w:rPr>
                <w:sz w:val="16"/>
                <w:szCs w:val="16"/>
              </w:rPr>
              <w:t>X</w:t>
            </w:r>
          </w:p>
        </w:tc>
        <w:tc>
          <w:tcPr>
            <w:tcW w:w="806" w:type="dxa"/>
          </w:tcPr>
          <w:p w14:paraId="4D3E7283" w14:textId="77777777" w:rsidR="009E054F" w:rsidRPr="004C4F9C" w:rsidRDefault="009E054F">
            <w:pPr>
              <w:pStyle w:val="TAC"/>
              <w:rPr>
                <w:sz w:val="16"/>
                <w:szCs w:val="16"/>
              </w:rPr>
            </w:pPr>
          </w:p>
        </w:tc>
        <w:tc>
          <w:tcPr>
            <w:tcW w:w="805" w:type="dxa"/>
          </w:tcPr>
          <w:p w14:paraId="6FBBEDBE" w14:textId="77777777" w:rsidR="009E054F" w:rsidRPr="004C4F9C" w:rsidRDefault="009E054F">
            <w:pPr>
              <w:pStyle w:val="TAC"/>
              <w:rPr>
                <w:sz w:val="16"/>
                <w:szCs w:val="16"/>
              </w:rPr>
            </w:pPr>
          </w:p>
        </w:tc>
        <w:tc>
          <w:tcPr>
            <w:tcW w:w="805" w:type="dxa"/>
          </w:tcPr>
          <w:p w14:paraId="179C9048" w14:textId="77777777" w:rsidR="009E054F" w:rsidRPr="004C4F9C" w:rsidRDefault="009E054F">
            <w:pPr>
              <w:pStyle w:val="TAC"/>
              <w:rPr>
                <w:sz w:val="16"/>
                <w:szCs w:val="16"/>
              </w:rPr>
            </w:pPr>
          </w:p>
        </w:tc>
        <w:tc>
          <w:tcPr>
            <w:tcW w:w="805" w:type="dxa"/>
          </w:tcPr>
          <w:p w14:paraId="6C57D02D" w14:textId="77777777" w:rsidR="009E054F" w:rsidRPr="004C4F9C" w:rsidRDefault="009E054F">
            <w:pPr>
              <w:pStyle w:val="TAC"/>
              <w:rPr>
                <w:sz w:val="16"/>
                <w:szCs w:val="16"/>
              </w:rPr>
            </w:pPr>
          </w:p>
        </w:tc>
        <w:tc>
          <w:tcPr>
            <w:tcW w:w="805" w:type="dxa"/>
          </w:tcPr>
          <w:p w14:paraId="7FDA4D1F" w14:textId="77777777" w:rsidR="009E054F" w:rsidRPr="004C4F9C" w:rsidRDefault="009E054F">
            <w:pPr>
              <w:pStyle w:val="TAC"/>
              <w:rPr>
                <w:sz w:val="16"/>
                <w:szCs w:val="16"/>
              </w:rPr>
            </w:pPr>
          </w:p>
        </w:tc>
        <w:tc>
          <w:tcPr>
            <w:tcW w:w="805" w:type="dxa"/>
          </w:tcPr>
          <w:p w14:paraId="74CDAB59" w14:textId="77777777" w:rsidR="009E054F" w:rsidRPr="004C4F9C" w:rsidRDefault="009E054F">
            <w:pPr>
              <w:pStyle w:val="TAC"/>
              <w:rPr>
                <w:sz w:val="16"/>
                <w:szCs w:val="16"/>
              </w:rPr>
            </w:pPr>
          </w:p>
        </w:tc>
        <w:tc>
          <w:tcPr>
            <w:tcW w:w="805" w:type="dxa"/>
          </w:tcPr>
          <w:p w14:paraId="113376BD" w14:textId="77777777" w:rsidR="009E054F" w:rsidRPr="004C4F9C" w:rsidRDefault="009E054F">
            <w:pPr>
              <w:pStyle w:val="TAC"/>
              <w:rPr>
                <w:sz w:val="16"/>
                <w:szCs w:val="16"/>
              </w:rPr>
            </w:pPr>
          </w:p>
        </w:tc>
        <w:tc>
          <w:tcPr>
            <w:tcW w:w="805" w:type="dxa"/>
          </w:tcPr>
          <w:p w14:paraId="7E5ED872" w14:textId="77777777" w:rsidR="009E054F" w:rsidRPr="004C4F9C" w:rsidRDefault="009E054F">
            <w:pPr>
              <w:pStyle w:val="TAC"/>
              <w:rPr>
                <w:sz w:val="16"/>
                <w:szCs w:val="16"/>
              </w:rPr>
            </w:pPr>
          </w:p>
        </w:tc>
      </w:tr>
      <w:tr w:rsidR="009E054F" w:rsidRPr="004C4F9C" w14:paraId="1FFCA540" w14:textId="77777777">
        <w:trPr>
          <w:cantSplit/>
        </w:trPr>
        <w:tc>
          <w:tcPr>
            <w:tcW w:w="2913" w:type="dxa"/>
          </w:tcPr>
          <w:p w14:paraId="4EF7FC8F" w14:textId="77777777" w:rsidR="009E054F" w:rsidRPr="004C4F9C" w:rsidRDefault="009E054F">
            <w:pPr>
              <w:pStyle w:val="TAL"/>
              <w:rPr>
                <w:sz w:val="16"/>
                <w:szCs w:val="16"/>
              </w:rPr>
            </w:pPr>
            <w:r w:rsidRPr="004C4F9C">
              <w:rPr>
                <w:sz w:val="16"/>
                <w:szCs w:val="16"/>
              </w:rPr>
              <w:t>#5: PDU Set Handling and Information marking …for PSDB/PSER/PSIHI</w:t>
            </w:r>
          </w:p>
        </w:tc>
        <w:tc>
          <w:tcPr>
            <w:tcW w:w="806" w:type="dxa"/>
          </w:tcPr>
          <w:p w14:paraId="1AA0E865" w14:textId="77777777" w:rsidR="009E054F" w:rsidRPr="004C4F9C" w:rsidRDefault="009E054F">
            <w:pPr>
              <w:pStyle w:val="TAC"/>
              <w:rPr>
                <w:sz w:val="16"/>
                <w:szCs w:val="16"/>
              </w:rPr>
            </w:pPr>
            <w:r w:rsidRPr="004C4F9C">
              <w:rPr>
                <w:sz w:val="16"/>
                <w:szCs w:val="16"/>
              </w:rPr>
              <w:t>X</w:t>
            </w:r>
          </w:p>
        </w:tc>
        <w:tc>
          <w:tcPr>
            <w:tcW w:w="806" w:type="dxa"/>
          </w:tcPr>
          <w:p w14:paraId="2A003A7E" w14:textId="77777777" w:rsidR="009E054F" w:rsidRPr="004C4F9C" w:rsidRDefault="009E054F">
            <w:pPr>
              <w:pStyle w:val="TAC"/>
              <w:rPr>
                <w:sz w:val="16"/>
                <w:szCs w:val="16"/>
              </w:rPr>
            </w:pPr>
          </w:p>
        </w:tc>
        <w:tc>
          <w:tcPr>
            <w:tcW w:w="805" w:type="dxa"/>
          </w:tcPr>
          <w:p w14:paraId="65D0B868" w14:textId="77777777" w:rsidR="009E054F" w:rsidRPr="004C4F9C" w:rsidRDefault="009E054F">
            <w:pPr>
              <w:pStyle w:val="TAC"/>
              <w:rPr>
                <w:sz w:val="16"/>
                <w:szCs w:val="16"/>
              </w:rPr>
            </w:pPr>
          </w:p>
        </w:tc>
        <w:tc>
          <w:tcPr>
            <w:tcW w:w="805" w:type="dxa"/>
          </w:tcPr>
          <w:p w14:paraId="133F564F" w14:textId="77777777" w:rsidR="009E054F" w:rsidRPr="004C4F9C" w:rsidRDefault="009E054F">
            <w:pPr>
              <w:pStyle w:val="TAC"/>
              <w:rPr>
                <w:sz w:val="16"/>
                <w:szCs w:val="16"/>
              </w:rPr>
            </w:pPr>
          </w:p>
        </w:tc>
        <w:tc>
          <w:tcPr>
            <w:tcW w:w="805" w:type="dxa"/>
          </w:tcPr>
          <w:p w14:paraId="7FDED715" w14:textId="77777777" w:rsidR="009E054F" w:rsidRPr="004C4F9C" w:rsidRDefault="009E054F">
            <w:pPr>
              <w:pStyle w:val="TAC"/>
              <w:rPr>
                <w:sz w:val="16"/>
                <w:szCs w:val="16"/>
              </w:rPr>
            </w:pPr>
          </w:p>
        </w:tc>
        <w:tc>
          <w:tcPr>
            <w:tcW w:w="805" w:type="dxa"/>
          </w:tcPr>
          <w:p w14:paraId="22EE3E49" w14:textId="77777777" w:rsidR="009E054F" w:rsidRPr="004C4F9C" w:rsidRDefault="009E054F">
            <w:pPr>
              <w:pStyle w:val="TAC"/>
              <w:rPr>
                <w:sz w:val="16"/>
                <w:szCs w:val="16"/>
              </w:rPr>
            </w:pPr>
          </w:p>
        </w:tc>
        <w:tc>
          <w:tcPr>
            <w:tcW w:w="805" w:type="dxa"/>
          </w:tcPr>
          <w:p w14:paraId="28D84186" w14:textId="77777777" w:rsidR="009E054F" w:rsidRPr="004C4F9C" w:rsidRDefault="009E054F">
            <w:pPr>
              <w:pStyle w:val="TAC"/>
              <w:rPr>
                <w:sz w:val="16"/>
                <w:szCs w:val="16"/>
              </w:rPr>
            </w:pPr>
          </w:p>
        </w:tc>
        <w:tc>
          <w:tcPr>
            <w:tcW w:w="805" w:type="dxa"/>
          </w:tcPr>
          <w:p w14:paraId="0B5684B4" w14:textId="77777777" w:rsidR="009E054F" w:rsidRPr="004C4F9C" w:rsidRDefault="009E054F">
            <w:pPr>
              <w:pStyle w:val="TAC"/>
              <w:rPr>
                <w:sz w:val="16"/>
                <w:szCs w:val="16"/>
              </w:rPr>
            </w:pPr>
          </w:p>
        </w:tc>
        <w:tc>
          <w:tcPr>
            <w:tcW w:w="805" w:type="dxa"/>
          </w:tcPr>
          <w:p w14:paraId="112DAAC3" w14:textId="77777777" w:rsidR="009E054F" w:rsidRPr="004C4F9C" w:rsidRDefault="009E054F">
            <w:pPr>
              <w:pStyle w:val="TAC"/>
              <w:rPr>
                <w:sz w:val="16"/>
                <w:szCs w:val="16"/>
              </w:rPr>
            </w:pPr>
          </w:p>
        </w:tc>
      </w:tr>
      <w:tr w:rsidR="009E054F" w:rsidRPr="004C4F9C" w14:paraId="2AA348AB" w14:textId="77777777">
        <w:trPr>
          <w:cantSplit/>
        </w:trPr>
        <w:tc>
          <w:tcPr>
            <w:tcW w:w="2913" w:type="dxa"/>
          </w:tcPr>
          <w:p w14:paraId="3A5C5ABF" w14:textId="77777777" w:rsidR="009E054F" w:rsidRPr="004C4F9C" w:rsidRDefault="009E054F">
            <w:pPr>
              <w:pStyle w:val="TAL"/>
              <w:rPr>
                <w:sz w:val="16"/>
                <w:szCs w:val="16"/>
              </w:rPr>
            </w:pPr>
            <w:r w:rsidRPr="004C4F9C">
              <w:rPr>
                <w:sz w:val="16"/>
                <w:szCs w:val="16"/>
              </w:rPr>
              <w:t>#6: Enhanced Alternative QoS Profiles for PDU set based QoS handling</w:t>
            </w:r>
          </w:p>
        </w:tc>
        <w:tc>
          <w:tcPr>
            <w:tcW w:w="806" w:type="dxa"/>
          </w:tcPr>
          <w:p w14:paraId="04122AB5" w14:textId="77777777" w:rsidR="009E054F" w:rsidRPr="004C4F9C" w:rsidRDefault="009E054F">
            <w:pPr>
              <w:pStyle w:val="TAC"/>
              <w:rPr>
                <w:sz w:val="16"/>
                <w:szCs w:val="16"/>
              </w:rPr>
            </w:pPr>
            <w:r w:rsidRPr="004C4F9C">
              <w:rPr>
                <w:sz w:val="16"/>
                <w:szCs w:val="16"/>
              </w:rPr>
              <w:t>X</w:t>
            </w:r>
          </w:p>
        </w:tc>
        <w:tc>
          <w:tcPr>
            <w:tcW w:w="806" w:type="dxa"/>
          </w:tcPr>
          <w:p w14:paraId="47FD02A6" w14:textId="77777777" w:rsidR="009E054F" w:rsidRPr="004C4F9C" w:rsidRDefault="009E054F">
            <w:pPr>
              <w:pStyle w:val="TAC"/>
              <w:rPr>
                <w:sz w:val="16"/>
                <w:szCs w:val="16"/>
              </w:rPr>
            </w:pPr>
          </w:p>
        </w:tc>
        <w:tc>
          <w:tcPr>
            <w:tcW w:w="805" w:type="dxa"/>
          </w:tcPr>
          <w:p w14:paraId="505B6A2D" w14:textId="77777777" w:rsidR="009E054F" w:rsidRPr="004C4F9C" w:rsidRDefault="009E054F">
            <w:pPr>
              <w:pStyle w:val="TAC"/>
              <w:rPr>
                <w:sz w:val="16"/>
                <w:szCs w:val="16"/>
              </w:rPr>
            </w:pPr>
          </w:p>
        </w:tc>
        <w:tc>
          <w:tcPr>
            <w:tcW w:w="805" w:type="dxa"/>
          </w:tcPr>
          <w:p w14:paraId="5E053250" w14:textId="77777777" w:rsidR="009E054F" w:rsidRPr="004C4F9C" w:rsidRDefault="009E054F">
            <w:pPr>
              <w:pStyle w:val="TAC"/>
              <w:rPr>
                <w:sz w:val="16"/>
                <w:szCs w:val="16"/>
              </w:rPr>
            </w:pPr>
          </w:p>
        </w:tc>
        <w:tc>
          <w:tcPr>
            <w:tcW w:w="805" w:type="dxa"/>
          </w:tcPr>
          <w:p w14:paraId="08680B78" w14:textId="77777777" w:rsidR="009E054F" w:rsidRPr="004C4F9C" w:rsidRDefault="009E054F">
            <w:pPr>
              <w:pStyle w:val="TAC"/>
              <w:rPr>
                <w:sz w:val="16"/>
                <w:szCs w:val="16"/>
              </w:rPr>
            </w:pPr>
          </w:p>
        </w:tc>
        <w:tc>
          <w:tcPr>
            <w:tcW w:w="805" w:type="dxa"/>
          </w:tcPr>
          <w:p w14:paraId="1A8CBD5C" w14:textId="77777777" w:rsidR="009E054F" w:rsidRPr="004C4F9C" w:rsidRDefault="009E054F">
            <w:pPr>
              <w:pStyle w:val="TAC"/>
              <w:rPr>
                <w:sz w:val="16"/>
                <w:szCs w:val="16"/>
              </w:rPr>
            </w:pPr>
          </w:p>
        </w:tc>
        <w:tc>
          <w:tcPr>
            <w:tcW w:w="805" w:type="dxa"/>
          </w:tcPr>
          <w:p w14:paraId="24491FD5" w14:textId="77777777" w:rsidR="009E054F" w:rsidRPr="004C4F9C" w:rsidRDefault="009E054F">
            <w:pPr>
              <w:pStyle w:val="TAC"/>
              <w:rPr>
                <w:sz w:val="16"/>
                <w:szCs w:val="16"/>
              </w:rPr>
            </w:pPr>
          </w:p>
        </w:tc>
        <w:tc>
          <w:tcPr>
            <w:tcW w:w="805" w:type="dxa"/>
          </w:tcPr>
          <w:p w14:paraId="2456E4B4" w14:textId="77777777" w:rsidR="009E054F" w:rsidRPr="004C4F9C" w:rsidRDefault="009E054F">
            <w:pPr>
              <w:pStyle w:val="TAC"/>
              <w:rPr>
                <w:sz w:val="16"/>
                <w:szCs w:val="16"/>
              </w:rPr>
            </w:pPr>
          </w:p>
        </w:tc>
        <w:tc>
          <w:tcPr>
            <w:tcW w:w="805" w:type="dxa"/>
          </w:tcPr>
          <w:p w14:paraId="34909B51" w14:textId="77777777" w:rsidR="009E054F" w:rsidRPr="004C4F9C" w:rsidRDefault="009E054F">
            <w:pPr>
              <w:pStyle w:val="TAC"/>
              <w:rPr>
                <w:sz w:val="16"/>
                <w:szCs w:val="16"/>
              </w:rPr>
            </w:pPr>
          </w:p>
        </w:tc>
      </w:tr>
      <w:tr w:rsidR="009E054F" w:rsidRPr="004C4F9C" w14:paraId="5982EBC3" w14:textId="77777777">
        <w:trPr>
          <w:cantSplit/>
        </w:trPr>
        <w:tc>
          <w:tcPr>
            <w:tcW w:w="2913" w:type="dxa"/>
          </w:tcPr>
          <w:p w14:paraId="5527A495" w14:textId="77777777" w:rsidR="009E054F" w:rsidRPr="004C4F9C" w:rsidRDefault="009E054F">
            <w:pPr>
              <w:pStyle w:val="TAL"/>
              <w:rPr>
                <w:sz w:val="16"/>
                <w:szCs w:val="16"/>
              </w:rPr>
            </w:pPr>
            <w:r w:rsidRPr="004C4F9C">
              <w:rPr>
                <w:sz w:val="16"/>
                <w:szCs w:val="16"/>
              </w:rPr>
              <w:t>#7: Enhancing alternative QoS profile …PDU set QoS parameters</w:t>
            </w:r>
          </w:p>
        </w:tc>
        <w:tc>
          <w:tcPr>
            <w:tcW w:w="806" w:type="dxa"/>
          </w:tcPr>
          <w:p w14:paraId="6CE1C783" w14:textId="77777777" w:rsidR="009E054F" w:rsidRPr="004C4F9C" w:rsidRDefault="009E054F">
            <w:pPr>
              <w:pStyle w:val="TAC"/>
              <w:rPr>
                <w:sz w:val="16"/>
                <w:szCs w:val="16"/>
              </w:rPr>
            </w:pPr>
            <w:r w:rsidRPr="004C4F9C">
              <w:rPr>
                <w:sz w:val="16"/>
                <w:szCs w:val="16"/>
              </w:rPr>
              <w:t>X</w:t>
            </w:r>
          </w:p>
        </w:tc>
        <w:tc>
          <w:tcPr>
            <w:tcW w:w="806" w:type="dxa"/>
          </w:tcPr>
          <w:p w14:paraId="2CAFCF32" w14:textId="77777777" w:rsidR="009E054F" w:rsidRPr="004C4F9C" w:rsidRDefault="009E054F">
            <w:pPr>
              <w:pStyle w:val="TAC"/>
              <w:rPr>
                <w:sz w:val="16"/>
                <w:szCs w:val="16"/>
              </w:rPr>
            </w:pPr>
          </w:p>
        </w:tc>
        <w:tc>
          <w:tcPr>
            <w:tcW w:w="805" w:type="dxa"/>
          </w:tcPr>
          <w:p w14:paraId="6FAC8C80" w14:textId="77777777" w:rsidR="009E054F" w:rsidRPr="004C4F9C" w:rsidRDefault="009E054F">
            <w:pPr>
              <w:pStyle w:val="TAC"/>
              <w:rPr>
                <w:sz w:val="16"/>
                <w:szCs w:val="16"/>
              </w:rPr>
            </w:pPr>
          </w:p>
        </w:tc>
        <w:tc>
          <w:tcPr>
            <w:tcW w:w="805" w:type="dxa"/>
          </w:tcPr>
          <w:p w14:paraId="4996F473" w14:textId="77777777" w:rsidR="009E054F" w:rsidRPr="004C4F9C" w:rsidRDefault="009E054F">
            <w:pPr>
              <w:pStyle w:val="TAC"/>
              <w:rPr>
                <w:sz w:val="16"/>
                <w:szCs w:val="16"/>
              </w:rPr>
            </w:pPr>
          </w:p>
        </w:tc>
        <w:tc>
          <w:tcPr>
            <w:tcW w:w="805" w:type="dxa"/>
          </w:tcPr>
          <w:p w14:paraId="3F2CB39F" w14:textId="77777777" w:rsidR="009E054F" w:rsidRPr="004C4F9C" w:rsidRDefault="009E054F">
            <w:pPr>
              <w:pStyle w:val="TAC"/>
              <w:rPr>
                <w:sz w:val="16"/>
                <w:szCs w:val="16"/>
              </w:rPr>
            </w:pPr>
          </w:p>
        </w:tc>
        <w:tc>
          <w:tcPr>
            <w:tcW w:w="805" w:type="dxa"/>
          </w:tcPr>
          <w:p w14:paraId="30F3BE6B" w14:textId="77777777" w:rsidR="009E054F" w:rsidRPr="004C4F9C" w:rsidRDefault="009E054F">
            <w:pPr>
              <w:pStyle w:val="TAC"/>
              <w:rPr>
                <w:sz w:val="16"/>
                <w:szCs w:val="16"/>
              </w:rPr>
            </w:pPr>
          </w:p>
        </w:tc>
        <w:tc>
          <w:tcPr>
            <w:tcW w:w="805" w:type="dxa"/>
          </w:tcPr>
          <w:p w14:paraId="11DCD8AE" w14:textId="77777777" w:rsidR="009E054F" w:rsidRPr="004C4F9C" w:rsidRDefault="009E054F">
            <w:pPr>
              <w:pStyle w:val="TAC"/>
              <w:rPr>
                <w:sz w:val="16"/>
                <w:szCs w:val="16"/>
              </w:rPr>
            </w:pPr>
          </w:p>
        </w:tc>
        <w:tc>
          <w:tcPr>
            <w:tcW w:w="805" w:type="dxa"/>
          </w:tcPr>
          <w:p w14:paraId="60713B77" w14:textId="77777777" w:rsidR="009E054F" w:rsidRPr="004C4F9C" w:rsidRDefault="009E054F">
            <w:pPr>
              <w:pStyle w:val="TAC"/>
              <w:rPr>
                <w:sz w:val="16"/>
                <w:szCs w:val="16"/>
              </w:rPr>
            </w:pPr>
          </w:p>
        </w:tc>
        <w:tc>
          <w:tcPr>
            <w:tcW w:w="805" w:type="dxa"/>
          </w:tcPr>
          <w:p w14:paraId="73031D2B" w14:textId="77777777" w:rsidR="009E054F" w:rsidRPr="004C4F9C" w:rsidRDefault="009E054F">
            <w:pPr>
              <w:pStyle w:val="TAC"/>
              <w:rPr>
                <w:sz w:val="16"/>
                <w:szCs w:val="16"/>
              </w:rPr>
            </w:pPr>
          </w:p>
        </w:tc>
      </w:tr>
      <w:tr w:rsidR="009E054F" w:rsidRPr="004C4F9C" w14:paraId="208ED303" w14:textId="77777777">
        <w:trPr>
          <w:cantSplit/>
        </w:trPr>
        <w:tc>
          <w:tcPr>
            <w:tcW w:w="2913" w:type="dxa"/>
          </w:tcPr>
          <w:p w14:paraId="0E9B7C79" w14:textId="77777777" w:rsidR="009E054F" w:rsidRPr="004C4F9C" w:rsidRDefault="009E054F">
            <w:pPr>
              <w:pStyle w:val="TAL"/>
              <w:rPr>
                <w:sz w:val="16"/>
                <w:szCs w:val="16"/>
              </w:rPr>
            </w:pPr>
            <w:r w:rsidRPr="004C4F9C">
              <w:rPr>
                <w:sz w:val="16"/>
                <w:szCs w:val="16"/>
              </w:rPr>
              <w:t>#8: Consistent PDU Set Handling between AF and 5GS</w:t>
            </w:r>
          </w:p>
        </w:tc>
        <w:tc>
          <w:tcPr>
            <w:tcW w:w="806" w:type="dxa"/>
          </w:tcPr>
          <w:p w14:paraId="7E02DF42" w14:textId="77777777" w:rsidR="009E054F" w:rsidRPr="004C4F9C" w:rsidRDefault="009E054F">
            <w:pPr>
              <w:pStyle w:val="TAC"/>
              <w:rPr>
                <w:sz w:val="16"/>
                <w:szCs w:val="16"/>
              </w:rPr>
            </w:pPr>
            <w:r w:rsidRPr="004C4F9C">
              <w:rPr>
                <w:sz w:val="16"/>
                <w:szCs w:val="16"/>
              </w:rPr>
              <w:t>X</w:t>
            </w:r>
          </w:p>
        </w:tc>
        <w:tc>
          <w:tcPr>
            <w:tcW w:w="806" w:type="dxa"/>
          </w:tcPr>
          <w:p w14:paraId="4F3BD4BF" w14:textId="77777777" w:rsidR="009E054F" w:rsidRPr="004C4F9C" w:rsidRDefault="009E054F">
            <w:pPr>
              <w:pStyle w:val="TAC"/>
              <w:rPr>
                <w:sz w:val="16"/>
                <w:szCs w:val="16"/>
              </w:rPr>
            </w:pPr>
          </w:p>
        </w:tc>
        <w:tc>
          <w:tcPr>
            <w:tcW w:w="805" w:type="dxa"/>
          </w:tcPr>
          <w:p w14:paraId="455D8146" w14:textId="77777777" w:rsidR="009E054F" w:rsidRPr="004C4F9C" w:rsidRDefault="009E054F">
            <w:pPr>
              <w:pStyle w:val="TAC"/>
              <w:rPr>
                <w:sz w:val="16"/>
                <w:szCs w:val="16"/>
              </w:rPr>
            </w:pPr>
          </w:p>
        </w:tc>
        <w:tc>
          <w:tcPr>
            <w:tcW w:w="805" w:type="dxa"/>
          </w:tcPr>
          <w:p w14:paraId="2F3524C3" w14:textId="77777777" w:rsidR="009E054F" w:rsidRPr="004C4F9C" w:rsidRDefault="009E054F">
            <w:pPr>
              <w:pStyle w:val="TAC"/>
              <w:rPr>
                <w:sz w:val="16"/>
                <w:szCs w:val="16"/>
              </w:rPr>
            </w:pPr>
            <w:r w:rsidRPr="004C4F9C">
              <w:rPr>
                <w:sz w:val="16"/>
                <w:szCs w:val="16"/>
              </w:rPr>
              <w:t>X</w:t>
            </w:r>
          </w:p>
        </w:tc>
        <w:tc>
          <w:tcPr>
            <w:tcW w:w="805" w:type="dxa"/>
          </w:tcPr>
          <w:p w14:paraId="24D00783" w14:textId="77777777" w:rsidR="009E054F" w:rsidRPr="004C4F9C" w:rsidRDefault="009E054F">
            <w:pPr>
              <w:pStyle w:val="TAC"/>
              <w:rPr>
                <w:sz w:val="16"/>
                <w:szCs w:val="16"/>
              </w:rPr>
            </w:pPr>
          </w:p>
        </w:tc>
        <w:tc>
          <w:tcPr>
            <w:tcW w:w="805" w:type="dxa"/>
          </w:tcPr>
          <w:p w14:paraId="5BBCE8AE" w14:textId="77777777" w:rsidR="009E054F" w:rsidRPr="004C4F9C" w:rsidRDefault="009E054F">
            <w:pPr>
              <w:pStyle w:val="TAC"/>
              <w:rPr>
                <w:sz w:val="16"/>
                <w:szCs w:val="16"/>
              </w:rPr>
            </w:pPr>
          </w:p>
        </w:tc>
        <w:tc>
          <w:tcPr>
            <w:tcW w:w="805" w:type="dxa"/>
          </w:tcPr>
          <w:p w14:paraId="79374EF9" w14:textId="77777777" w:rsidR="009E054F" w:rsidRPr="004C4F9C" w:rsidRDefault="009E054F">
            <w:pPr>
              <w:pStyle w:val="TAC"/>
              <w:rPr>
                <w:sz w:val="16"/>
                <w:szCs w:val="16"/>
              </w:rPr>
            </w:pPr>
          </w:p>
        </w:tc>
        <w:tc>
          <w:tcPr>
            <w:tcW w:w="805" w:type="dxa"/>
          </w:tcPr>
          <w:p w14:paraId="59DD98A6" w14:textId="77777777" w:rsidR="009E054F" w:rsidRPr="004C4F9C" w:rsidRDefault="009E054F">
            <w:pPr>
              <w:pStyle w:val="TAC"/>
              <w:rPr>
                <w:sz w:val="16"/>
                <w:szCs w:val="16"/>
              </w:rPr>
            </w:pPr>
          </w:p>
        </w:tc>
        <w:tc>
          <w:tcPr>
            <w:tcW w:w="805" w:type="dxa"/>
          </w:tcPr>
          <w:p w14:paraId="2535EB41" w14:textId="77777777" w:rsidR="009E054F" w:rsidRPr="004C4F9C" w:rsidRDefault="009E054F">
            <w:pPr>
              <w:pStyle w:val="TAC"/>
              <w:rPr>
                <w:sz w:val="16"/>
                <w:szCs w:val="16"/>
              </w:rPr>
            </w:pPr>
          </w:p>
        </w:tc>
      </w:tr>
      <w:tr w:rsidR="009E054F" w:rsidRPr="004C4F9C" w14:paraId="604E4F0C" w14:textId="77777777">
        <w:trPr>
          <w:cantSplit/>
        </w:trPr>
        <w:tc>
          <w:tcPr>
            <w:tcW w:w="2913" w:type="dxa"/>
          </w:tcPr>
          <w:p w14:paraId="2241EEFC" w14:textId="77777777" w:rsidR="009E054F" w:rsidRPr="004C4F9C" w:rsidRDefault="009E054F">
            <w:pPr>
              <w:pStyle w:val="TAL"/>
              <w:rPr>
                <w:sz w:val="16"/>
                <w:szCs w:val="16"/>
              </w:rPr>
            </w:pPr>
            <w:r w:rsidRPr="004C4F9C">
              <w:rPr>
                <w:sz w:val="16"/>
                <w:szCs w:val="16"/>
              </w:rPr>
              <w:t>#9: PDU Set information identification for encrypted traffic</w:t>
            </w:r>
          </w:p>
        </w:tc>
        <w:tc>
          <w:tcPr>
            <w:tcW w:w="806" w:type="dxa"/>
          </w:tcPr>
          <w:p w14:paraId="567A0BAB" w14:textId="77777777" w:rsidR="009E054F" w:rsidRPr="004C4F9C" w:rsidRDefault="009E054F">
            <w:pPr>
              <w:pStyle w:val="TAC"/>
              <w:rPr>
                <w:sz w:val="16"/>
                <w:szCs w:val="16"/>
              </w:rPr>
            </w:pPr>
          </w:p>
        </w:tc>
        <w:tc>
          <w:tcPr>
            <w:tcW w:w="806" w:type="dxa"/>
          </w:tcPr>
          <w:p w14:paraId="231E7BF6" w14:textId="77777777" w:rsidR="009E054F" w:rsidRPr="004C4F9C" w:rsidRDefault="009E054F">
            <w:pPr>
              <w:pStyle w:val="TAC"/>
              <w:rPr>
                <w:sz w:val="16"/>
                <w:szCs w:val="16"/>
              </w:rPr>
            </w:pPr>
            <w:r w:rsidRPr="004C4F9C">
              <w:rPr>
                <w:sz w:val="16"/>
                <w:szCs w:val="16"/>
              </w:rPr>
              <w:t>X</w:t>
            </w:r>
          </w:p>
        </w:tc>
        <w:tc>
          <w:tcPr>
            <w:tcW w:w="805" w:type="dxa"/>
          </w:tcPr>
          <w:p w14:paraId="638641DD" w14:textId="77777777" w:rsidR="009E054F" w:rsidRPr="004C4F9C" w:rsidRDefault="009E054F">
            <w:pPr>
              <w:pStyle w:val="TAC"/>
              <w:rPr>
                <w:sz w:val="16"/>
                <w:szCs w:val="16"/>
              </w:rPr>
            </w:pPr>
          </w:p>
        </w:tc>
        <w:tc>
          <w:tcPr>
            <w:tcW w:w="805" w:type="dxa"/>
          </w:tcPr>
          <w:p w14:paraId="3099AFA6" w14:textId="77777777" w:rsidR="009E054F" w:rsidRPr="004C4F9C" w:rsidRDefault="009E054F">
            <w:pPr>
              <w:pStyle w:val="TAC"/>
              <w:rPr>
                <w:sz w:val="16"/>
                <w:szCs w:val="16"/>
              </w:rPr>
            </w:pPr>
            <w:r w:rsidRPr="004C4F9C">
              <w:rPr>
                <w:sz w:val="16"/>
                <w:szCs w:val="16"/>
              </w:rPr>
              <w:t>X</w:t>
            </w:r>
          </w:p>
        </w:tc>
        <w:tc>
          <w:tcPr>
            <w:tcW w:w="805" w:type="dxa"/>
          </w:tcPr>
          <w:p w14:paraId="12F45085" w14:textId="77777777" w:rsidR="009E054F" w:rsidRPr="004C4F9C" w:rsidRDefault="009E054F">
            <w:pPr>
              <w:pStyle w:val="TAC"/>
              <w:rPr>
                <w:sz w:val="16"/>
                <w:szCs w:val="16"/>
              </w:rPr>
            </w:pPr>
          </w:p>
        </w:tc>
        <w:tc>
          <w:tcPr>
            <w:tcW w:w="805" w:type="dxa"/>
          </w:tcPr>
          <w:p w14:paraId="41C1B04B" w14:textId="77777777" w:rsidR="009E054F" w:rsidRPr="004C4F9C" w:rsidRDefault="009E054F">
            <w:pPr>
              <w:pStyle w:val="TAC"/>
              <w:rPr>
                <w:sz w:val="16"/>
                <w:szCs w:val="16"/>
              </w:rPr>
            </w:pPr>
          </w:p>
        </w:tc>
        <w:tc>
          <w:tcPr>
            <w:tcW w:w="805" w:type="dxa"/>
          </w:tcPr>
          <w:p w14:paraId="3E950D01" w14:textId="77777777" w:rsidR="009E054F" w:rsidRPr="004C4F9C" w:rsidRDefault="009E054F">
            <w:pPr>
              <w:pStyle w:val="TAC"/>
              <w:rPr>
                <w:sz w:val="16"/>
                <w:szCs w:val="16"/>
              </w:rPr>
            </w:pPr>
          </w:p>
        </w:tc>
        <w:tc>
          <w:tcPr>
            <w:tcW w:w="805" w:type="dxa"/>
          </w:tcPr>
          <w:p w14:paraId="7720BE72" w14:textId="77777777" w:rsidR="009E054F" w:rsidRPr="004C4F9C" w:rsidRDefault="009E054F">
            <w:pPr>
              <w:pStyle w:val="TAC"/>
              <w:rPr>
                <w:sz w:val="16"/>
                <w:szCs w:val="16"/>
              </w:rPr>
            </w:pPr>
          </w:p>
        </w:tc>
        <w:tc>
          <w:tcPr>
            <w:tcW w:w="805" w:type="dxa"/>
          </w:tcPr>
          <w:p w14:paraId="3E370883" w14:textId="77777777" w:rsidR="009E054F" w:rsidRPr="004C4F9C" w:rsidRDefault="009E054F">
            <w:pPr>
              <w:pStyle w:val="TAC"/>
              <w:rPr>
                <w:sz w:val="16"/>
                <w:szCs w:val="16"/>
              </w:rPr>
            </w:pPr>
          </w:p>
        </w:tc>
      </w:tr>
      <w:tr w:rsidR="009E054F" w:rsidRPr="004C4F9C" w14:paraId="210B1607" w14:textId="77777777">
        <w:trPr>
          <w:cantSplit/>
        </w:trPr>
        <w:tc>
          <w:tcPr>
            <w:tcW w:w="2913" w:type="dxa"/>
          </w:tcPr>
          <w:p w14:paraId="373B67CF" w14:textId="77777777" w:rsidR="009E054F" w:rsidRPr="004C4F9C" w:rsidRDefault="009E054F">
            <w:pPr>
              <w:pStyle w:val="TAL"/>
              <w:rPr>
                <w:sz w:val="16"/>
                <w:szCs w:val="16"/>
              </w:rPr>
            </w:pPr>
            <w:r w:rsidRPr="004C4F9C">
              <w:rPr>
                <w:sz w:val="16"/>
                <w:szCs w:val="16"/>
              </w:rPr>
              <w:t xml:space="preserve">#10: PDU Set information identification based on </w:t>
            </w:r>
            <w:proofErr w:type="spellStart"/>
            <w:r w:rsidRPr="004C4F9C">
              <w:rPr>
                <w:sz w:val="16"/>
                <w:szCs w:val="16"/>
              </w:rPr>
              <w:t>MoQ</w:t>
            </w:r>
            <w:proofErr w:type="spellEnd"/>
          </w:p>
        </w:tc>
        <w:tc>
          <w:tcPr>
            <w:tcW w:w="806" w:type="dxa"/>
          </w:tcPr>
          <w:p w14:paraId="7D0A51FA" w14:textId="77777777" w:rsidR="009E054F" w:rsidRPr="004C4F9C" w:rsidRDefault="009E054F">
            <w:pPr>
              <w:pStyle w:val="TAC"/>
              <w:rPr>
                <w:sz w:val="16"/>
                <w:szCs w:val="16"/>
              </w:rPr>
            </w:pPr>
          </w:p>
        </w:tc>
        <w:tc>
          <w:tcPr>
            <w:tcW w:w="806" w:type="dxa"/>
          </w:tcPr>
          <w:p w14:paraId="0FF7E599" w14:textId="77777777" w:rsidR="009E054F" w:rsidRPr="004C4F9C" w:rsidRDefault="009E054F">
            <w:pPr>
              <w:pStyle w:val="TAC"/>
              <w:rPr>
                <w:sz w:val="16"/>
                <w:szCs w:val="16"/>
              </w:rPr>
            </w:pPr>
            <w:r w:rsidRPr="004C4F9C">
              <w:rPr>
                <w:sz w:val="16"/>
                <w:szCs w:val="16"/>
              </w:rPr>
              <w:t>X</w:t>
            </w:r>
          </w:p>
        </w:tc>
        <w:tc>
          <w:tcPr>
            <w:tcW w:w="805" w:type="dxa"/>
          </w:tcPr>
          <w:p w14:paraId="342FE923" w14:textId="77777777" w:rsidR="009E054F" w:rsidRPr="004C4F9C" w:rsidRDefault="009E054F">
            <w:pPr>
              <w:pStyle w:val="TAC"/>
              <w:rPr>
                <w:sz w:val="16"/>
                <w:szCs w:val="16"/>
              </w:rPr>
            </w:pPr>
          </w:p>
        </w:tc>
        <w:tc>
          <w:tcPr>
            <w:tcW w:w="805" w:type="dxa"/>
          </w:tcPr>
          <w:p w14:paraId="2D0FB34A" w14:textId="77777777" w:rsidR="009E054F" w:rsidRPr="004C4F9C" w:rsidRDefault="009E054F">
            <w:pPr>
              <w:pStyle w:val="TAC"/>
              <w:rPr>
                <w:sz w:val="16"/>
                <w:szCs w:val="16"/>
              </w:rPr>
            </w:pPr>
          </w:p>
        </w:tc>
        <w:tc>
          <w:tcPr>
            <w:tcW w:w="805" w:type="dxa"/>
          </w:tcPr>
          <w:p w14:paraId="4E5DF3FA" w14:textId="77777777" w:rsidR="009E054F" w:rsidRPr="004C4F9C" w:rsidRDefault="009E054F">
            <w:pPr>
              <w:pStyle w:val="TAC"/>
              <w:rPr>
                <w:sz w:val="16"/>
                <w:szCs w:val="16"/>
              </w:rPr>
            </w:pPr>
          </w:p>
        </w:tc>
        <w:tc>
          <w:tcPr>
            <w:tcW w:w="805" w:type="dxa"/>
          </w:tcPr>
          <w:p w14:paraId="05658C59" w14:textId="77777777" w:rsidR="009E054F" w:rsidRPr="004C4F9C" w:rsidRDefault="009E054F">
            <w:pPr>
              <w:pStyle w:val="TAC"/>
              <w:rPr>
                <w:sz w:val="16"/>
                <w:szCs w:val="16"/>
              </w:rPr>
            </w:pPr>
          </w:p>
        </w:tc>
        <w:tc>
          <w:tcPr>
            <w:tcW w:w="805" w:type="dxa"/>
          </w:tcPr>
          <w:p w14:paraId="23C5F399" w14:textId="77777777" w:rsidR="009E054F" w:rsidRPr="004C4F9C" w:rsidRDefault="009E054F">
            <w:pPr>
              <w:pStyle w:val="TAC"/>
              <w:rPr>
                <w:sz w:val="16"/>
                <w:szCs w:val="16"/>
              </w:rPr>
            </w:pPr>
          </w:p>
        </w:tc>
        <w:tc>
          <w:tcPr>
            <w:tcW w:w="805" w:type="dxa"/>
          </w:tcPr>
          <w:p w14:paraId="7C1EF012" w14:textId="77777777" w:rsidR="009E054F" w:rsidRPr="004C4F9C" w:rsidRDefault="009E054F">
            <w:pPr>
              <w:pStyle w:val="TAC"/>
              <w:rPr>
                <w:sz w:val="16"/>
                <w:szCs w:val="16"/>
              </w:rPr>
            </w:pPr>
          </w:p>
        </w:tc>
        <w:tc>
          <w:tcPr>
            <w:tcW w:w="805" w:type="dxa"/>
          </w:tcPr>
          <w:p w14:paraId="49ECEB48" w14:textId="77777777" w:rsidR="009E054F" w:rsidRPr="004C4F9C" w:rsidRDefault="009E054F">
            <w:pPr>
              <w:pStyle w:val="TAC"/>
              <w:rPr>
                <w:sz w:val="16"/>
                <w:szCs w:val="16"/>
              </w:rPr>
            </w:pPr>
          </w:p>
        </w:tc>
      </w:tr>
      <w:tr w:rsidR="009E054F" w:rsidRPr="004C4F9C" w14:paraId="3A3F6DCB" w14:textId="77777777">
        <w:trPr>
          <w:cantSplit/>
        </w:trPr>
        <w:tc>
          <w:tcPr>
            <w:tcW w:w="2913" w:type="dxa"/>
          </w:tcPr>
          <w:p w14:paraId="4158E176" w14:textId="77777777" w:rsidR="009E054F" w:rsidRPr="004C4F9C" w:rsidRDefault="009E054F">
            <w:pPr>
              <w:pStyle w:val="TAL"/>
              <w:rPr>
                <w:sz w:val="16"/>
                <w:szCs w:val="16"/>
              </w:rPr>
            </w:pPr>
            <w:r w:rsidRPr="004C4F9C">
              <w:rPr>
                <w:sz w:val="16"/>
                <w:szCs w:val="16"/>
              </w:rPr>
              <w:t>#11: RTP over QUIC based Encrypted Traffic …QoS flows mapping</w:t>
            </w:r>
          </w:p>
        </w:tc>
        <w:tc>
          <w:tcPr>
            <w:tcW w:w="806" w:type="dxa"/>
          </w:tcPr>
          <w:p w14:paraId="09CE3A52" w14:textId="77777777" w:rsidR="009E054F" w:rsidRPr="004C4F9C" w:rsidRDefault="009E054F">
            <w:pPr>
              <w:pStyle w:val="TAC"/>
              <w:rPr>
                <w:sz w:val="16"/>
                <w:szCs w:val="16"/>
              </w:rPr>
            </w:pPr>
          </w:p>
        </w:tc>
        <w:tc>
          <w:tcPr>
            <w:tcW w:w="806" w:type="dxa"/>
          </w:tcPr>
          <w:p w14:paraId="47A01615" w14:textId="77777777" w:rsidR="009E054F" w:rsidRPr="004C4F9C" w:rsidRDefault="009E054F">
            <w:pPr>
              <w:pStyle w:val="TAC"/>
              <w:rPr>
                <w:sz w:val="16"/>
                <w:szCs w:val="16"/>
              </w:rPr>
            </w:pPr>
            <w:r w:rsidRPr="004C4F9C">
              <w:rPr>
                <w:sz w:val="16"/>
                <w:szCs w:val="16"/>
              </w:rPr>
              <w:t>X</w:t>
            </w:r>
          </w:p>
        </w:tc>
        <w:tc>
          <w:tcPr>
            <w:tcW w:w="805" w:type="dxa"/>
          </w:tcPr>
          <w:p w14:paraId="637C099B" w14:textId="77777777" w:rsidR="009E054F" w:rsidRPr="004C4F9C" w:rsidRDefault="009E054F">
            <w:pPr>
              <w:pStyle w:val="TAC"/>
              <w:rPr>
                <w:sz w:val="16"/>
                <w:szCs w:val="16"/>
              </w:rPr>
            </w:pPr>
          </w:p>
        </w:tc>
        <w:tc>
          <w:tcPr>
            <w:tcW w:w="805" w:type="dxa"/>
          </w:tcPr>
          <w:p w14:paraId="28896151" w14:textId="77777777" w:rsidR="009E054F" w:rsidRPr="004C4F9C" w:rsidRDefault="009E054F">
            <w:pPr>
              <w:pStyle w:val="TAC"/>
              <w:rPr>
                <w:sz w:val="16"/>
                <w:szCs w:val="16"/>
              </w:rPr>
            </w:pPr>
          </w:p>
        </w:tc>
        <w:tc>
          <w:tcPr>
            <w:tcW w:w="805" w:type="dxa"/>
          </w:tcPr>
          <w:p w14:paraId="39672A61" w14:textId="77777777" w:rsidR="009E054F" w:rsidRPr="004C4F9C" w:rsidRDefault="009E054F">
            <w:pPr>
              <w:pStyle w:val="TAC"/>
              <w:rPr>
                <w:sz w:val="16"/>
                <w:szCs w:val="16"/>
              </w:rPr>
            </w:pPr>
          </w:p>
        </w:tc>
        <w:tc>
          <w:tcPr>
            <w:tcW w:w="805" w:type="dxa"/>
          </w:tcPr>
          <w:p w14:paraId="45D1AFCB" w14:textId="77777777" w:rsidR="009E054F" w:rsidRPr="004C4F9C" w:rsidRDefault="009E054F">
            <w:pPr>
              <w:pStyle w:val="TAC"/>
              <w:rPr>
                <w:sz w:val="16"/>
                <w:szCs w:val="16"/>
              </w:rPr>
            </w:pPr>
          </w:p>
        </w:tc>
        <w:tc>
          <w:tcPr>
            <w:tcW w:w="805" w:type="dxa"/>
          </w:tcPr>
          <w:p w14:paraId="1851CF72" w14:textId="77777777" w:rsidR="009E054F" w:rsidRPr="004C4F9C" w:rsidRDefault="009E054F">
            <w:pPr>
              <w:pStyle w:val="TAC"/>
              <w:rPr>
                <w:sz w:val="16"/>
                <w:szCs w:val="16"/>
              </w:rPr>
            </w:pPr>
          </w:p>
        </w:tc>
        <w:tc>
          <w:tcPr>
            <w:tcW w:w="805" w:type="dxa"/>
          </w:tcPr>
          <w:p w14:paraId="159013F2" w14:textId="77777777" w:rsidR="009E054F" w:rsidRPr="004C4F9C" w:rsidRDefault="009E054F">
            <w:pPr>
              <w:pStyle w:val="TAC"/>
              <w:rPr>
                <w:sz w:val="16"/>
                <w:szCs w:val="16"/>
              </w:rPr>
            </w:pPr>
          </w:p>
        </w:tc>
        <w:tc>
          <w:tcPr>
            <w:tcW w:w="805" w:type="dxa"/>
          </w:tcPr>
          <w:p w14:paraId="5359E1FC" w14:textId="77777777" w:rsidR="009E054F" w:rsidRPr="004C4F9C" w:rsidRDefault="009E054F">
            <w:pPr>
              <w:pStyle w:val="TAC"/>
              <w:rPr>
                <w:sz w:val="16"/>
                <w:szCs w:val="16"/>
              </w:rPr>
            </w:pPr>
          </w:p>
        </w:tc>
      </w:tr>
      <w:tr w:rsidR="009E054F" w:rsidRPr="004C4F9C" w14:paraId="5DDB9224" w14:textId="77777777">
        <w:trPr>
          <w:cantSplit/>
        </w:trPr>
        <w:tc>
          <w:tcPr>
            <w:tcW w:w="2913" w:type="dxa"/>
          </w:tcPr>
          <w:p w14:paraId="2E63D825" w14:textId="77777777" w:rsidR="009E054F" w:rsidRPr="004C4F9C" w:rsidRDefault="009E054F">
            <w:pPr>
              <w:pStyle w:val="TAL"/>
              <w:rPr>
                <w:sz w:val="16"/>
                <w:szCs w:val="16"/>
              </w:rPr>
            </w:pPr>
            <w:r w:rsidRPr="004C4F9C">
              <w:rPr>
                <w:sz w:val="16"/>
                <w:szCs w:val="16"/>
              </w:rPr>
              <w:t>#12: Obfuscated Metadata to Classify Payload in Encrypted Media Packets</w:t>
            </w:r>
          </w:p>
        </w:tc>
        <w:tc>
          <w:tcPr>
            <w:tcW w:w="806" w:type="dxa"/>
          </w:tcPr>
          <w:p w14:paraId="4767BD49" w14:textId="77777777" w:rsidR="009E054F" w:rsidRPr="004C4F9C" w:rsidRDefault="009E054F">
            <w:pPr>
              <w:pStyle w:val="TAC"/>
              <w:rPr>
                <w:sz w:val="16"/>
                <w:szCs w:val="16"/>
              </w:rPr>
            </w:pPr>
          </w:p>
        </w:tc>
        <w:tc>
          <w:tcPr>
            <w:tcW w:w="806" w:type="dxa"/>
          </w:tcPr>
          <w:p w14:paraId="71D57C0C" w14:textId="77777777" w:rsidR="009E054F" w:rsidRPr="004C4F9C" w:rsidRDefault="009E054F">
            <w:pPr>
              <w:pStyle w:val="TAC"/>
              <w:rPr>
                <w:sz w:val="16"/>
                <w:szCs w:val="16"/>
              </w:rPr>
            </w:pPr>
            <w:r w:rsidRPr="004C4F9C">
              <w:rPr>
                <w:sz w:val="16"/>
                <w:szCs w:val="16"/>
              </w:rPr>
              <w:t>X</w:t>
            </w:r>
          </w:p>
        </w:tc>
        <w:tc>
          <w:tcPr>
            <w:tcW w:w="805" w:type="dxa"/>
          </w:tcPr>
          <w:p w14:paraId="2604D318" w14:textId="77777777" w:rsidR="009E054F" w:rsidRPr="004C4F9C" w:rsidRDefault="009E054F">
            <w:pPr>
              <w:pStyle w:val="TAC"/>
              <w:rPr>
                <w:sz w:val="16"/>
                <w:szCs w:val="16"/>
              </w:rPr>
            </w:pPr>
          </w:p>
        </w:tc>
        <w:tc>
          <w:tcPr>
            <w:tcW w:w="805" w:type="dxa"/>
          </w:tcPr>
          <w:p w14:paraId="22230794" w14:textId="77777777" w:rsidR="009E054F" w:rsidRPr="004C4F9C" w:rsidRDefault="009E054F">
            <w:pPr>
              <w:pStyle w:val="TAC"/>
              <w:rPr>
                <w:sz w:val="16"/>
                <w:szCs w:val="16"/>
              </w:rPr>
            </w:pPr>
            <w:r w:rsidRPr="004C4F9C">
              <w:rPr>
                <w:sz w:val="16"/>
                <w:szCs w:val="16"/>
              </w:rPr>
              <w:t>X</w:t>
            </w:r>
          </w:p>
        </w:tc>
        <w:tc>
          <w:tcPr>
            <w:tcW w:w="805" w:type="dxa"/>
          </w:tcPr>
          <w:p w14:paraId="34E673A9" w14:textId="77777777" w:rsidR="009E054F" w:rsidRPr="004C4F9C" w:rsidRDefault="009E054F">
            <w:pPr>
              <w:pStyle w:val="TAC"/>
              <w:rPr>
                <w:sz w:val="16"/>
                <w:szCs w:val="16"/>
              </w:rPr>
            </w:pPr>
            <w:r w:rsidRPr="004C4F9C">
              <w:rPr>
                <w:sz w:val="16"/>
                <w:szCs w:val="16"/>
              </w:rPr>
              <w:t>X</w:t>
            </w:r>
          </w:p>
        </w:tc>
        <w:tc>
          <w:tcPr>
            <w:tcW w:w="805" w:type="dxa"/>
          </w:tcPr>
          <w:p w14:paraId="07EFEB65" w14:textId="77777777" w:rsidR="009E054F" w:rsidRPr="004C4F9C" w:rsidRDefault="009E054F">
            <w:pPr>
              <w:pStyle w:val="TAC"/>
              <w:rPr>
                <w:sz w:val="16"/>
                <w:szCs w:val="16"/>
              </w:rPr>
            </w:pPr>
          </w:p>
        </w:tc>
        <w:tc>
          <w:tcPr>
            <w:tcW w:w="805" w:type="dxa"/>
          </w:tcPr>
          <w:p w14:paraId="1A2642BB" w14:textId="77777777" w:rsidR="009E054F" w:rsidRPr="004C4F9C" w:rsidRDefault="009E054F">
            <w:pPr>
              <w:pStyle w:val="TAC"/>
              <w:rPr>
                <w:sz w:val="16"/>
                <w:szCs w:val="16"/>
              </w:rPr>
            </w:pPr>
          </w:p>
        </w:tc>
        <w:tc>
          <w:tcPr>
            <w:tcW w:w="805" w:type="dxa"/>
          </w:tcPr>
          <w:p w14:paraId="48DACCE2" w14:textId="77777777" w:rsidR="009E054F" w:rsidRPr="004C4F9C" w:rsidRDefault="009E054F">
            <w:pPr>
              <w:pStyle w:val="TAC"/>
              <w:rPr>
                <w:sz w:val="16"/>
                <w:szCs w:val="16"/>
              </w:rPr>
            </w:pPr>
          </w:p>
        </w:tc>
        <w:tc>
          <w:tcPr>
            <w:tcW w:w="805" w:type="dxa"/>
          </w:tcPr>
          <w:p w14:paraId="0CF2E8D9" w14:textId="77777777" w:rsidR="009E054F" w:rsidRPr="004C4F9C" w:rsidRDefault="009E054F">
            <w:pPr>
              <w:pStyle w:val="TAC"/>
              <w:rPr>
                <w:sz w:val="16"/>
                <w:szCs w:val="16"/>
              </w:rPr>
            </w:pPr>
          </w:p>
        </w:tc>
      </w:tr>
      <w:tr w:rsidR="009E054F" w:rsidRPr="004C4F9C" w14:paraId="29A06548" w14:textId="77777777">
        <w:trPr>
          <w:cantSplit/>
        </w:trPr>
        <w:tc>
          <w:tcPr>
            <w:tcW w:w="2913" w:type="dxa"/>
          </w:tcPr>
          <w:p w14:paraId="4B824997" w14:textId="77777777" w:rsidR="009E054F" w:rsidRPr="004C4F9C" w:rsidRDefault="009E054F">
            <w:pPr>
              <w:pStyle w:val="TAL"/>
              <w:rPr>
                <w:sz w:val="16"/>
                <w:szCs w:val="16"/>
              </w:rPr>
            </w:pPr>
            <w:r w:rsidRPr="004C4F9C">
              <w:rPr>
                <w:sz w:val="16"/>
                <w:szCs w:val="16"/>
              </w:rPr>
              <w:t>#13: Multiple DSCP markings per QoS Flow</w:t>
            </w:r>
          </w:p>
        </w:tc>
        <w:tc>
          <w:tcPr>
            <w:tcW w:w="806" w:type="dxa"/>
          </w:tcPr>
          <w:p w14:paraId="604E0FE1" w14:textId="77777777" w:rsidR="009E054F" w:rsidRPr="004C4F9C" w:rsidRDefault="009E054F">
            <w:pPr>
              <w:pStyle w:val="TAC"/>
              <w:rPr>
                <w:sz w:val="16"/>
                <w:szCs w:val="16"/>
              </w:rPr>
            </w:pPr>
          </w:p>
        </w:tc>
        <w:tc>
          <w:tcPr>
            <w:tcW w:w="806" w:type="dxa"/>
          </w:tcPr>
          <w:p w14:paraId="2DC40567" w14:textId="77777777" w:rsidR="009E054F" w:rsidRPr="004C4F9C" w:rsidRDefault="009E054F">
            <w:pPr>
              <w:pStyle w:val="TAC"/>
              <w:rPr>
                <w:sz w:val="16"/>
                <w:szCs w:val="16"/>
              </w:rPr>
            </w:pPr>
          </w:p>
        </w:tc>
        <w:tc>
          <w:tcPr>
            <w:tcW w:w="805" w:type="dxa"/>
          </w:tcPr>
          <w:p w14:paraId="54101204" w14:textId="77777777" w:rsidR="009E054F" w:rsidRPr="004C4F9C" w:rsidRDefault="009E054F">
            <w:pPr>
              <w:pStyle w:val="TAC"/>
              <w:rPr>
                <w:sz w:val="16"/>
                <w:szCs w:val="16"/>
              </w:rPr>
            </w:pPr>
            <w:r w:rsidRPr="004C4F9C">
              <w:rPr>
                <w:sz w:val="16"/>
                <w:szCs w:val="16"/>
              </w:rPr>
              <w:t>X</w:t>
            </w:r>
          </w:p>
        </w:tc>
        <w:tc>
          <w:tcPr>
            <w:tcW w:w="805" w:type="dxa"/>
          </w:tcPr>
          <w:p w14:paraId="078FF5E1" w14:textId="77777777" w:rsidR="009E054F" w:rsidRPr="004C4F9C" w:rsidRDefault="009E054F">
            <w:pPr>
              <w:pStyle w:val="TAC"/>
              <w:rPr>
                <w:sz w:val="16"/>
                <w:szCs w:val="16"/>
              </w:rPr>
            </w:pPr>
          </w:p>
        </w:tc>
        <w:tc>
          <w:tcPr>
            <w:tcW w:w="805" w:type="dxa"/>
          </w:tcPr>
          <w:p w14:paraId="38D864B9" w14:textId="77777777" w:rsidR="009E054F" w:rsidRPr="004C4F9C" w:rsidRDefault="009E054F">
            <w:pPr>
              <w:pStyle w:val="TAC"/>
              <w:rPr>
                <w:sz w:val="16"/>
                <w:szCs w:val="16"/>
              </w:rPr>
            </w:pPr>
          </w:p>
        </w:tc>
        <w:tc>
          <w:tcPr>
            <w:tcW w:w="805" w:type="dxa"/>
          </w:tcPr>
          <w:p w14:paraId="609CD895" w14:textId="77777777" w:rsidR="009E054F" w:rsidRPr="004C4F9C" w:rsidRDefault="009E054F">
            <w:pPr>
              <w:pStyle w:val="TAC"/>
              <w:rPr>
                <w:sz w:val="16"/>
                <w:szCs w:val="16"/>
              </w:rPr>
            </w:pPr>
          </w:p>
        </w:tc>
        <w:tc>
          <w:tcPr>
            <w:tcW w:w="805" w:type="dxa"/>
          </w:tcPr>
          <w:p w14:paraId="7C2DC1FD" w14:textId="77777777" w:rsidR="009E054F" w:rsidRPr="004C4F9C" w:rsidRDefault="009E054F">
            <w:pPr>
              <w:pStyle w:val="TAC"/>
              <w:rPr>
                <w:sz w:val="16"/>
                <w:szCs w:val="16"/>
              </w:rPr>
            </w:pPr>
          </w:p>
        </w:tc>
        <w:tc>
          <w:tcPr>
            <w:tcW w:w="805" w:type="dxa"/>
          </w:tcPr>
          <w:p w14:paraId="0277FC67" w14:textId="77777777" w:rsidR="009E054F" w:rsidRPr="004C4F9C" w:rsidRDefault="009E054F">
            <w:pPr>
              <w:pStyle w:val="TAC"/>
              <w:rPr>
                <w:sz w:val="16"/>
                <w:szCs w:val="16"/>
              </w:rPr>
            </w:pPr>
          </w:p>
        </w:tc>
        <w:tc>
          <w:tcPr>
            <w:tcW w:w="805" w:type="dxa"/>
          </w:tcPr>
          <w:p w14:paraId="501AA7B3" w14:textId="77777777" w:rsidR="009E054F" w:rsidRPr="004C4F9C" w:rsidRDefault="009E054F">
            <w:pPr>
              <w:pStyle w:val="TAC"/>
              <w:rPr>
                <w:sz w:val="16"/>
                <w:szCs w:val="16"/>
              </w:rPr>
            </w:pPr>
          </w:p>
        </w:tc>
      </w:tr>
      <w:tr w:rsidR="009E054F" w:rsidRPr="004C4F9C" w14:paraId="69241984" w14:textId="77777777">
        <w:trPr>
          <w:cantSplit/>
        </w:trPr>
        <w:tc>
          <w:tcPr>
            <w:tcW w:w="2913" w:type="dxa"/>
          </w:tcPr>
          <w:p w14:paraId="095A512D" w14:textId="77777777" w:rsidR="009E054F" w:rsidRPr="004C4F9C" w:rsidRDefault="009E054F">
            <w:pPr>
              <w:pStyle w:val="TAL"/>
              <w:rPr>
                <w:sz w:val="16"/>
                <w:szCs w:val="16"/>
              </w:rPr>
            </w:pPr>
            <w:r w:rsidRPr="004C4F9C">
              <w:rPr>
                <w:sz w:val="16"/>
                <w:szCs w:val="16"/>
              </w:rPr>
              <w:t>#14: Extending Packet Filter … within a single transport connection</w:t>
            </w:r>
          </w:p>
        </w:tc>
        <w:tc>
          <w:tcPr>
            <w:tcW w:w="806" w:type="dxa"/>
          </w:tcPr>
          <w:p w14:paraId="68E8F2E7" w14:textId="77777777" w:rsidR="009E054F" w:rsidRPr="004C4F9C" w:rsidRDefault="009E054F">
            <w:pPr>
              <w:pStyle w:val="TAC"/>
              <w:rPr>
                <w:sz w:val="16"/>
                <w:szCs w:val="16"/>
              </w:rPr>
            </w:pPr>
          </w:p>
        </w:tc>
        <w:tc>
          <w:tcPr>
            <w:tcW w:w="806" w:type="dxa"/>
          </w:tcPr>
          <w:p w14:paraId="4BBB73AA" w14:textId="77777777" w:rsidR="009E054F" w:rsidRPr="004C4F9C" w:rsidRDefault="009E054F">
            <w:pPr>
              <w:pStyle w:val="TAC"/>
              <w:rPr>
                <w:sz w:val="16"/>
                <w:szCs w:val="16"/>
              </w:rPr>
            </w:pPr>
          </w:p>
        </w:tc>
        <w:tc>
          <w:tcPr>
            <w:tcW w:w="805" w:type="dxa"/>
          </w:tcPr>
          <w:p w14:paraId="7151223D" w14:textId="77777777" w:rsidR="009E054F" w:rsidRPr="004C4F9C" w:rsidRDefault="009E054F">
            <w:pPr>
              <w:pStyle w:val="TAC"/>
              <w:rPr>
                <w:sz w:val="16"/>
                <w:szCs w:val="16"/>
              </w:rPr>
            </w:pPr>
          </w:p>
        </w:tc>
        <w:tc>
          <w:tcPr>
            <w:tcW w:w="805" w:type="dxa"/>
          </w:tcPr>
          <w:p w14:paraId="509B6410" w14:textId="77777777" w:rsidR="009E054F" w:rsidRPr="004C4F9C" w:rsidRDefault="009E054F">
            <w:pPr>
              <w:pStyle w:val="TAC"/>
              <w:rPr>
                <w:sz w:val="16"/>
                <w:szCs w:val="16"/>
              </w:rPr>
            </w:pPr>
            <w:r w:rsidRPr="004C4F9C">
              <w:rPr>
                <w:sz w:val="16"/>
                <w:szCs w:val="16"/>
              </w:rPr>
              <w:t>X</w:t>
            </w:r>
          </w:p>
        </w:tc>
        <w:tc>
          <w:tcPr>
            <w:tcW w:w="805" w:type="dxa"/>
          </w:tcPr>
          <w:p w14:paraId="745A94D9" w14:textId="77777777" w:rsidR="009E054F" w:rsidRPr="004C4F9C" w:rsidRDefault="009E054F">
            <w:pPr>
              <w:pStyle w:val="TAC"/>
              <w:rPr>
                <w:sz w:val="16"/>
                <w:szCs w:val="16"/>
              </w:rPr>
            </w:pPr>
          </w:p>
        </w:tc>
        <w:tc>
          <w:tcPr>
            <w:tcW w:w="805" w:type="dxa"/>
          </w:tcPr>
          <w:p w14:paraId="520D3D45" w14:textId="77777777" w:rsidR="009E054F" w:rsidRPr="004C4F9C" w:rsidRDefault="009E054F">
            <w:pPr>
              <w:pStyle w:val="TAC"/>
              <w:rPr>
                <w:sz w:val="16"/>
                <w:szCs w:val="16"/>
              </w:rPr>
            </w:pPr>
          </w:p>
        </w:tc>
        <w:tc>
          <w:tcPr>
            <w:tcW w:w="805" w:type="dxa"/>
          </w:tcPr>
          <w:p w14:paraId="60F46465" w14:textId="77777777" w:rsidR="009E054F" w:rsidRPr="004C4F9C" w:rsidRDefault="009E054F">
            <w:pPr>
              <w:pStyle w:val="TAC"/>
              <w:rPr>
                <w:sz w:val="16"/>
                <w:szCs w:val="16"/>
              </w:rPr>
            </w:pPr>
          </w:p>
        </w:tc>
        <w:tc>
          <w:tcPr>
            <w:tcW w:w="805" w:type="dxa"/>
          </w:tcPr>
          <w:p w14:paraId="1ABC58DA" w14:textId="77777777" w:rsidR="009E054F" w:rsidRPr="004C4F9C" w:rsidRDefault="009E054F">
            <w:pPr>
              <w:pStyle w:val="TAC"/>
              <w:rPr>
                <w:sz w:val="16"/>
                <w:szCs w:val="16"/>
              </w:rPr>
            </w:pPr>
          </w:p>
        </w:tc>
        <w:tc>
          <w:tcPr>
            <w:tcW w:w="805" w:type="dxa"/>
          </w:tcPr>
          <w:p w14:paraId="46A954B9" w14:textId="77777777" w:rsidR="009E054F" w:rsidRPr="004C4F9C" w:rsidRDefault="009E054F">
            <w:pPr>
              <w:pStyle w:val="TAC"/>
              <w:rPr>
                <w:sz w:val="16"/>
                <w:szCs w:val="16"/>
              </w:rPr>
            </w:pPr>
          </w:p>
        </w:tc>
      </w:tr>
      <w:tr w:rsidR="009E054F" w:rsidRPr="004C4F9C" w14:paraId="64DF078E" w14:textId="77777777">
        <w:trPr>
          <w:cantSplit/>
        </w:trPr>
        <w:tc>
          <w:tcPr>
            <w:tcW w:w="2913" w:type="dxa"/>
          </w:tcPr>
          <w:p w14:paraId="28F3D4C4" w14:textId="77777777" w:rsidR="009E054F" w:rsidRPr="004C4F9C" w:rsidRDefault="009E054F">
            <w:pPr>
              <w:pStyle w:val="TAL"/>
              <w:rPr>
                <w:sz w:val="16"/>
                <w:szCs w:val="16"/>
              </w:rPr>
            </w:pPr>
            <w:r w:rsidRPr="004C4F9C">
              <w:rPr>
                <w:sz w:val="16"/>
                <w:szCs w:val="16"/>
              </w:rPr>
              <w:t>#15: Traffic Detection and QoS mapping for XR and Media services</w:t>
            </w:r>
          </w:p>
        </w:tc>
        <w:tc>
          <w:tcPr>
            <w:tcW w:w="806" w:type="dxa"/>
          </w:tcPr>
          <w:p w14:paraId="2D3627B0" w14:textId="77777777" w:rsidR="009E054F" w:rsidRPr="004C4F9C" w:rsidRDefault="009E054F">
            <w:pPr>
              <w:pStyle w:val="TAC"/>
              <w:rPr>
                <w:sz w:val="16"/>
                <w:szCs w:val="16"/>
              </w:rPr>
            </w:pPr>
          </w:p>
        </w:tc>
        <w:tc>
          <w:tcPr>
            <w:tcW w:w="806" w:type="dxa"/>
          </w:tcPr>
          <w:p w14:paraId="119D6587" w14:textId="77777777" w:rsidR="009E054F" w:rsidRPr="004C4F9C" w:rsidRDefault="009E054F">
            <w:pPr>
              <w:pStyle w:val="TAC"/>
              <w:rPr>
                <w:sz w:val="16"/>
                <w:szCs w:val="16"/>
              </w:rPr>
            </w:pPr>
          </w:p>
        </w:tc>
        <w:tc>
          <w:tcPr>
            <w:tcW w:w="805" w:type="dxa"/>
          </w:tcPr>
          <w:p w14:paraId="5E4CB6AC" w14:textId="77777777" w:rsidR="009E054F" w:rsidRPr="004C4F9C" w:rsidRDefault="009E054F">
            <w:pPr>
              <w:pStyle w:val="TAC"/>
              <w:rPr>
                <w:sz w:val="16"/>
                <w:szCs w:val="16"/>
              </w:rPr>
            </w:pPr>
          </w:p>
        </w:tc>
        <w:tc>
          <w:tcPr>
            <w:tcW w:w="805" w:type="dxa"/>
          </w:tcPr>
          <w:p w14:paraId="4008BB07" w14:textId="77777777" w:rsidR="009E054F" w:rsidRPr="004C4F9C" w:rsidRDefault="009E054F">
            <w:pPr>
              <w:pStyle w:val="TAC"/>
              <w:rPr>
                <w:sz w:val="16"/>
                <w:szCs w:val="16"/>
              </w:rPr>
            </w:pPr>
            <w:r w:rsidRPr="004C4F9C">
              <w:rPr>
                <w:sz w:val="16"/>
                <w:szCs w:val="16"/>
              </w:rPr>
              <w:t>X</w:t>
            </w:r>
          </w:p>
        </w:tc>
        <w:tc>
          <w:tcPr>
            <w:tcW w:w="805" w:type="dxa"/>
          </w:tcPr>
          <w:p w14:paraId="29FBCD84" w14:textId="77777777" w:rsidR="009E054F" w:rsidRPr="004C4F9C" w:rsidRDefault="009E054F">
            <w:pPr>
              <w:pStyle w:val="TAC"/>
              <w:rPr>
                <w:sz w:val="16"/>
                <w:szCs w:val="16"/>
              </w:rPr>
            </w:pPr>
          </w:p>
        </w:tc>
        <w:tc>
          <w:tcPr>
            <w:tcW w:w="805" w:type="dxa"/>
          </w:tcPr>
          <w:p w14:paraId="3C080FDA" w14:textId="77777777" w:rsidR="009E054F" w:rsidRPr="004C4F9C" w:rsidRDefault="009E054F">
            <w:pPr>
              <w:pStyle w:val="TAC"/>
              <w:rPr>
                <w:sz w:val="16"/>
                <w:szCs w:val="16"/>
              </w:rPr>
            </w:pPr>
          </w:p>
        </w:tc>
        <w:tc>
          <w:tcPr>
            <w:tcW w:w="805" w:type="dxa"/>
          </w:tcPr>
          <w:p w14:paraId="1C55024D" w14:textId="77777777" w:rsidR="009E054F" w:rsidRPr="004C4F9C" w:rsidRDefault="009E054F">
            <w:pPr>
              <w:pStyle w:val="TAC"/>
              <w:rPr>
                <w:sz w:val="16"/>
                <w:szCs w:val="16"/>
              </w:rPr>
            </w:pPr>
          </w:p>
        </w:tc>
        <w:tc>
          <w:tcPr>
            <w:tcW w:w="805" w:type="dxa"/>
          </w:tcPr>
          <w:p w14:paraId="0446113A" w14:textId="77777777" w:rsidR="009E054F" w:rsidRPr="004C4F9C" w:rsidRDefault="009E054F">
            <w:pPr>
              <w:pStyle w:val="TAC"/>
              <w:rPr>
                <w:sz w:val="16"/>
                <w:szCs w:val="16"/>
              </w:rPr>
            </w:pPr>
          </w:p>
        </w:tc>
        <w:tc>
          <w:tcPr>
            <w:tcW w:w="805" w:type="dxa"/>
          </w:tcPr>
          <w:p w14:paraId="0F0F9BF7" w14:textId="77777777" w:rsidR="009E054F" w:rsidRPr="004C4F9C" w:rsidRDefault="009E054F">
            <w:pPr>
              <w:pStyle w:val="TAC"/>
              <w:rPr>
                <w:sz w:val="16"/>
                <w:szCs w:val="16"/>
              </w:rPr>
            </w:pPr>
          </w:p>
        </w:tc>
      </w:tr>
      <w:tr w:rsidR="009E054F" w:rsidRPr="004C4F9C" w14:paraId="27378FB9" w14:textId="77777777">
        <w:trPr>
          <w:cantSplit/>
        </w:trPr>
        <w:tc>
          <w:tcPr>
            <w:tcW w:w="2913" w:type="dxa"/>
          </w:tcPr>
          <w:p w14:paraId="5B31AE99" w14:textId="77777777" w:rsidR="009E054F" w:rsidRPr="004C4F9C" w:rsidRDefault="009E054F">
            <w:pPr>
              <w:pStyle w:val="TAL"/>
              <w:rPr>
                <w:sz w:val="16"/>
                <w:szCs w:val="16"/>
              </w:rPr>
            </w:pPr>
            <w:r w:rsidRPr="004C4F9C">
              <w:rPr>
                <w:sz w:val="16"/>
                <w:szCs w:val="16"/>
              </w:rPr>
              <w:t xml:space="preserve">#16: </w:t>
            </w:r>
            <w:r w:rsidRPr="004C4F9C">
              <w:rPr>
                <w:rFonts w:eastAsia="DengXian"/>
                <w:sz w:val="16"/>
                <w:szCs w:val="16"/>
              </w:rPr>
              <w:t>AS based trigger of data boost handling with reflective QoS</w:t>
            </w:r>
          </w:p>
        </w:tc>
        <w:tc>
          <w:tcPr>
            <w:tcW w:w="806" w:type="dxa"/>
          </w:tcPr>
          <w:p w14:paraId="1C03FF86" w14:textId="77777777" w:rsidR="009E054F" w:rsidRPr="004C4F9C" w:rsidRDefault="009E054F">
            <w:pPr>
              <w:pStyle w:val="TAC"/>
              <w:rPr>
                <w:sz w:val="16"/>
                <w:szCs w:val="16"/>
              </w:rPr>
            </w:pPr>
          </w:p>
        </w:tc>
        <w:tc>
          <w:tcPr>
            <w:tcW w:w="806" w:type="dxa"/>
          </w:tcPr>
          <w:p w14:paraId="606E6649" w14:textId="77777777" w:rsidR="009E054F" w:rsidRPr="004C4F9C" w:rsidRDefault="009E054F">
            <w:pPr>
              <w:pStyle w:val="TAC"/>
              <w:rPr>
                <w:sz w:val="16"/>
                <w:szCs w:val="16"/>
              </w:rPr>
            </w:pPr>
          </w:p>
        </w:tc>
        <w:tc>
          <w:tcPr>
            <w:tcW w:w="805" w:type="dxa"/>
          </w:tcPr>
          <w:p w14:paraId="0656D79D" w14:textId="77777777" w:rsidR="009E054F" w:rsidRPr="004C4F9C" w:rsidRDefault="009E054F">
            <w:pPr>
              <w:pStyle w:val="TAC"/>
              <w:rPr>
                <w:sz w:val="16"/>
                <w:szCs w:val="16"/>
              </w:rPr>
            </w:pPr>
          </w:p>
        </w:tc>
        <w:tc>
          <w:tcPr>
            <w:tcW w:w="805" w:type="dxa"/>
          </w:tcPr>
          <w:p w14:paraId="4C9A5463" w14:textId="77777777" w:rsidR="009E054F" w:rsidRPr="004C4F9C" w:rsidRDefault="009E054F">
            <w:pPr>
              <w:pStyle w:val="TAC"/>
              <w:rPr>
                <w:sz w:val="16"/>
                <w:szCs w:val="16"/>
              </w:rPr>
            </w:pPr>
          </w:p>
        </w:tc>
        <w:tc>
          <w:tcPr>
            <w:tcW w:w="805" w:type="dxa"/>
          </w:tcPr>
          <w:p w14:paraId="57A43633" w14:textId="77777777" w:rsidR="009E054F" w:rsidRPr="004C4F9C" w:rsidRDefault="009E054F">
            <w:pPr>
              <w:pStyle w:val="TAC"/>
              <w:rPr>
                <w:sz w:val="16"/>
                <w:szCs w:val="16"/>
              </w:rPr>
            </w:pPr>
            <w:r w:rsidRPr="004C4F9C">
              <w:rPr>
                <w:sz w:val="16"/>
                <w:szCs w:val="16"/>
              </w:rPr>
              <w:t>X</w:t>
            </w:r>
          </w:p>
        </w:tc>
        <w:tc>
          <w:tcPr>
            <w:tcW w:w="805" w:type="dxa"/>
          </w:tcPr>
          <w:p w14:paraId="51C0335E" w14:textId="77777777" w:rsidR="009E054F" w:rsidRPr="004C4F9C" w:rsidRDefault="009E054F">
            <w:pPr>
              <w:pStyle w:val="TAC"/>
              <w:rPr>
                <w:sz w:val="16"/>
                <w:szCs w:val="16"/>
              </w:rPr>
            </w:pPr>
          </w:p>
        </w:tc>
        <w:tc>
          <w:tcPr>
            <w:tcW w:w="805" w:type="dxa"/>
          </w:tcPr>
          <w:p w14:paraId="557F8C1E" w14:textId="77777777" w:rsidR="009E054F" w:rsidRPr="004C4F9C" w:rsidRDefault="009E054F">
            <w:pPr>
              <w:pStyle w:val="TAC"/>
              <w:rPr>
                <w:sz w:val="16"/>
                <w:szCs w:val="16"/>
              </w:rPr>
            </w:pPr>
          </w:p>
        </w:tc>
        <w:tc>
          <w:tcPr>
            <w:tcW w:w="805" w:type="dxa"/>
          </w:tcPr>
          <w:p w14:paraId="192F351D" w14:textId="77777777" w:rsidR="009E054F" w:rsidRPr="004C4F9C" w:rsidRDefault="009E054F">
            <w:pPr>
              <w:pStyle w:val="TAC"/>
              <w:rPr>
                <w:sz w:val="16"/>
                <w:szCs w:val="16"/>
              </w:rPr>
            </w:pPr>
          </w:p>
        </w:tc>
        <w:tc>
          <w:tcPr>
            <w:tcW w:w="805" w:type="dxa"/>
          </w:tcPr>
          <w:p w14:paraId="431567AF" w14:textId="77777777" w:rsidR="009E054F" w:rsidRPr="004C4F9C" w:rsidRDefault="009E054F">
            <w:pPr>
              <w:pStyle w:val="TAC"/>
              <w:rPr>
                <w:sz w:val="16"/>
                <w:szCs w:val="16"/>
              </w:rPr>
            </w:pPr>
          </w:p>
        </w:tc>
      </w:tr>
      <w:tr w:rsidR="009E054F" w:rsidRPr="004C4F9C" w14:paraId="09AD23E3" w14:textId="77777777">
        <w:trPr>
          <w:cantSplit/>
        </w:trPr>
        <w:tc>
          <w:tcPr>
            <w:tcW w:w="2913" w:type="dxa"/>
          </w:tcPr>
          <w:p w14:paraId="19917C4F" w14:textId="77777777" w:rsidR="009E054F" w:rsidRPr="004C4F9C" w:rsidRDefault="009E054F">
            <w:pPr>
              <w:pStyle w:val="TAL"/>
              <w:rPr>
                <w:sz w:val="16"/>
                <w:szCs w:val="16"/>
              </w:rPr>
            </w:pPr>
            <w:r w:rsidRPr="004C4F9C">
              <w:rPr>
                <w:sz w:val="16"/>
                <w:szCs w:val="16"/>
              </w:rPr>
              <w:t xml:space="preserve">#17: </w:t>
            </w:r>
            <w:r w:rsidRPr="004C4F9C">
              <w:rPr>
                <w:rFonts w:eastAsia="DengXian"/>
                <w:sz w:val="16"/>
                <w:szCs w:val="16"/>
              </w:rPr>
              <w:t>L4S in non-3GPP access networks</w:t>
            </w:r>
          </w:p>
        </w:tc>
        <w:tc>
          <w:tcPr>
            <w:tcW w:w="806" w:type="dxa"/>
          </w:tcPr>
          <w:p w14:paraId="7D5A9CD7" w14:textId="77777777" w:rsidR="009E054F" w:rsidRPr="004C4F9C" w:rsidRDefault="009E054F">
            <w:pPr>
              <w:pStyle w:val="TAC"/>
              <w:rPr>
                <w:sz w:val="16"/>
                <w:szCs w:val="16"/>
              </w:rPr>
            </w:pPr>
          </w:p>
        </w:tc>
        <w:tc>
          <w:tcPr>
            <w:tcW w:w="806" w:type="dxa"/>
          </w:tcPr>
          <w:p w14:paraId="183FE283" w14:textId="77777777" w:rsidR="009E054F" w:rsidRPr="004C4F9C" w:rsidRDefault="009E054F">
            <w:pPr>
              <w:pStyle w:val="TAC"/>
              <w:rPr>
                <w:sz w:val="16"/>
                <w:szCs w:val="16"/>
              </w:rPr>
            </w:pPr>
          </w:p>
        </w:tc>
        <w:tc>
          <w:tcPr>
            <w:tcW w:w="805" w:type="dxa"/>
          </w:tcPr>
          <w:p w14:paraId="65E17F8C" w14:textId="77777777" w:rsidR="009E054F" w:rsidRPr="004C4F9C" w:rsidRDefault="009E054F">
            <w:pPr>
              <w:pStyle w:val="TAC"/>
              <w:rPr>
                <w:sz w:val="16"/>
                <w:szCs w:val="16"/>
              </w:rPr>
            </w:pPr>
          </w:p>
        </w:tc>
        <w:tc>
          <w:tcPr>
            <w:tcW w:w="805" w:type="dxa"/>
          </w:tcPr>
          <w:p w14:paraId="16E71466" w14:textId="77777777" w:rsidR="009E054F" w:rsidRPr="004C4F9C" w:rsidRDefault="009E054F">
            <w:pPr>
              <w:pStyle w:val="TAC"/>
              <w:rPr>
                <w:sz w:val="16"/>
                <w:szCs w:val="16"/>
              </w:rPr>
            </w:pPr>
          </w:p>
        </w:tc>
        <w:tc>
          <w:tcPr>
            <w:tcW w:w="805" w:type="dxa"/>
          </w:tcPr>
          <w:p w14:paraId="3A064E2B" w14:textId="77777777" w:rsidR="009E054F" w:rsidRPr="004C4F9C" w:rsidRDefault="009E054F">
            <w:pPr>
              <w:pStyle w:val="TAC"/>
              <w:rPr>
                <w:sz w:val="16"/>
                <w:szCs w:val="16"/>
              </w:rPr>
            </w:pPr>
          </w:p>
        </w:tc>
        <w:tc>
          <w:tcPr>
            <w:tcW w:w="805" w:type="dxa"/>
          </w:tcPr>
          <w:p w14:paraId="1EF19B8B" w14:textId="77777777" w:rsidR="009E054F" w:rsidRPr="004C4F9C" w:rsidRDefault="009E054F">
            <w:pPr>
              <w:pStyle w:val="TAC"/>
              <w:rPr>
                <w:sz w:val="16"/>
                <w:szCs w:val="16"/>
              </w:rPr>
            </w:pPr>
            <w:r w:rsidRPr="004C4F9C">
              <w:rPr>
                <w:sz w:val="16"/>
                <w:szCs w:val="16"/>
              </w:rPr>
              <w:t>X</w:t>
            </w:r>
          </w:p>
        </w:tc>
        <w:tc>
          <w:tcPr>
            <w:tcW w:w="805" w:type="dxa"/>
          </w:tcPr>
          <w:p w14:paraId="35E8E7C2" w14:textId="77777777" w:rsidR="009E054F" w:rsidRPr="004C4F9C" w:rsidRDefault="009E054F">
            <w:pPr>
              <w:pStyle w:val="TAC"/>
              <w:rPr>
                <w:sz w:val="16"/>
                <w:szCs w:val="16"/>
              </w:rPr>
            </w:pPr>
          </w:p>
        </w:tc>
        <w:tc>
          <w:tcPr>
            <w:tcW w:w="805" w:type="dxa"/>
          </w:tcPr>
          <w:p w14:paraId="430FC329" w14:textId="77777777" w:rsidR="009E054F" w:rsidRPr="004C4F9C" w:rsidRDefault="009E054F">
            <w:pPr>
              <w:pStyle w:val="TAC"/>
              <w:rPr>
                <w:sz w:val="16"/>
                <w:szCs w:val="16"/>
              </w:rPr>
            </w:pPr>
          </w:p>
        </w:tc>
        <w:tc>
          <w:tcPr>
            <w:tcW w:w="805" w:type="dxa"/>
          </w:tcPr>
          <w:p w14:paraId="4EBED2E3" w14:textId="77777777" w:rsidR="009E054F" w:rsidRPr="004C4F9C" w:rsidRDefault="009E054F">
            <w:pPr>
              <w:pStyle w:val="TAC"/>
              <w:rPr>
                <w:sz w:val="16"/>
                <w:szCs w:val="16"/>
              </w:rPr>
            </w:pPr>
          </w:p>
        </w:tc>
      </w:tr>
      <w:tr w:rsidR="009E054F" w:rsidRPr="004C4F9C" w14:paraId="699C8FED" w14:textId="77777777">
        <w:trPr>
          <w:cantSplit/>
        </w:trPr>
        <w:tc>
          <w:tcPr>
            <w:tcW w:w="2913" w:type="dxa"/>
          </w:tcPr>
          <w:p w14:paraId="524671A3" w14:textId="77777777" w:rsidR="009E054F" w:rsidRPr="004C4F9C" w:rsidRDefault="009E054F">
            <w:pPr>
              <w:pStyle w:val="TAL"/>
              <w:rPr>
                <w:sz w:val="16"/>
                <w:szCs w:val="16"/>
              </w:rPr>
            </w:pPr>
            <w:r w:rsidRPr="004C4F9C">
              <w:rPr>
                <w:sz w:val="16"/>
                <w:szCs w:val="16"/>
              </w:rPr>
              <w:t xml:space="preserve">#18: </w:t>
            </w:r>
            <w:r w:rsidRPr="004C4F9C">
              <w:rPr>
                <w:rFonts w:eastAsia="DengXian"/>
                <w:sz w:val="16"/>
                <w:szCs w:val="16"/>
              </w:rPr>
              <w:t>PDU Set handling in wireline/wireless non-3GPP access</w:t>
            </w:r>
          </w:p>
        </w:tc>
        <w:tc>
          <w:tcPr>
            <w:tcW w:w="806" w:type="dxa"/>
          </w:tcPr>
          <w:p w14:paraId="73826090" w14:textId="77777777" w:rsidR="009E054F" w:rsidRPr="004C4F9C" w:rsidRDefault="009E054F">
            <w:pPr>
              <w:pStyle w:val="TAC"/>
              <w:rPr>
                <w:sz w:val="16"/>
                <w:szCs w:val="16"/>
              </w:rPr>
            </w:pPr>
          </w:p>
        </w:tc>
        <w:tc>
          <w:tcPr>
            <w:tcW w:w="806" w:type="dxa"/>
          </w:tcPr>
          <w:p w14:paraId="6BBF7928" w14:textId="77777777" w:rsidR="009E054F" w:rsidRPr="004C4F9C" w:rsidRDefault="009E054F">
            <w:pPr>
              <w:pStyle w:val="TAC"/>
              <w:rPr>
                <w:sz w:val="16"/>
                <w:szCs w:val="16"/>
              </w:rPr>
            </w:pPr>
          </w:p>
        </w:tc>
        <w:tc>
          <w:tcPr>
            <w:tcW w:w="805" w:type="dxa"/>
          </w:tcPr>
          <w:p w14:paraId="2B97F5AF" w14:textId="77777777" w:rsidR="009E054F" w:rsidRPr="004C4F9C" w:rsidRDefault="009E054F">
            <w:pPr>
              <w:pStyle w:val="TAC"/>
              <w:rPr>
                <w:sz w:val="16"/>
                <w:szCs w:val="16"/>
              </w:rPr>
            </w:pPr>
          </w:p>
        </w:tc>
        <w:tc>
          <w:tcPr>
            <w:tcW w:w="805" w:type="dxa"/>
          </w:tcPr>
          <w:p w14:paraId="7FB901AD" w14:textId="77777777" w:rsidR="009E054F" w:rsidRPr="004C4F9C" w:rsidRDefault="009E054F">
            <w:pPr>
              <w:pStyle w:val="TAC"/>
              <w:rPr>
                <w:sz w:val="16"/>
                <w:szCs w:val="16"/>
              </w:rPr>
            </w:pPr>
          </w:p>
        </w:tc>
        <w:tc>
          <w:tcPr>
            <w:tcW w:w="805" w:type="dxa"/>
          </w:tcPr>
          <w:p w14:paraId="77825882" w14:textId="77777777" w:rsidR="009E054F" w:rsidRPr="004C4F9C" w:rsidRDefault="009E054F">
            <w:pPr>
              <w:pStyle w:val="TAC"/>
              <w:rPr>
                <w:sz w:val="16"/>
                <w:szCs w:val="16"/>
              </w:rPr>
            </w:pPr>
          </w:p>
        </w:tc>
        <w:tc>
          <w:tcPr>
            <w:tcW w:w="805" w:type="dxa"/>
          </w:tcPr>
          <w:p w14:paraId="5E8A6D6F" w14:textId="77777777" w:rsidR="009E054F" w:rsidRPr="004C4F9C" w:rsidRDefault="009E054F">
            <w:pPr>
              <w:pStyle w:val="TAC"/>
              <w:rPr>
                <w:sz w:val="16"/>
                <w:szCs w:val="16"/>
              </w:rPr>
            </w:pPr>
          </w:p>
        </w:tc>
        <w:tc>
          <w:tcPr>
            <w:tcW w:w="805" w:type="dxa"/>
          </w:tcPr>
          <w:p w14:paraId="7F951F0D" w14:textId="77777777" w:rsidR="009E054F" w:rsidRPr="004C4F9C" w:rsidRDefault="009E054F">
            <w:pPr>
              <w:pStyle w:val="TAC"/>
              <w:rPr>
                <w:sz w:val="16"/>
                <w:szCs w:val="16"/>
              </w:rPr>
            </w:pPr>
            <w:r w:rsidRPr="004C4F9C">
              <w:rPr>
                <w:sz w:val="16"/>
                <w:szCs w:val="16"/>
              </w:rPr>
              <w:t>X</w:t>
            </w:r>
          </w:p>
        </w:tc>
        <w:tc>
          <w:tcPr>
            <w:tcW w:w="805" w:type="dxa"/>
          </w:tcPr>
          <w:p w14:paraId="16D52CDD" w14:textId="77777777" w:rsidR="009E054F" w:rsidRPr="004C4F9C" w:rsidRDefault="009E054F">
            <w:pPr>
              <w:pStyle w:val="TAC"/>
              <w:rPr>
                <w:sz w:val="16"/>
                <w:szCs w:val="16"/>
              </w:rPr>
            </w:pPr>
          </w:p>
        </w:tc>
        <w:tc>
          <w:tcPr>
            <w:tcW w:w="805" w:type="dxa"/>
          </w:tcPr>
          <w:p w14:paraId="0B26C692" w14:textId="77777777" w:rsidR="009E054F" w:rsidRPr="004C4F9C" w:rsidRDefault="009E054F">
            <w:pPr>
              <w:pStyle w:val="TAC"/>
              <w:rPr>
                <w:sz w:val="16"/>
                <w:szCs w:val="16"/>
              </w:rPr>
            </w:pPr>
          </w:p>
        </w:tc>
      </w:tr>
      <w:tr w:rsidR="009E054F" w:rsidRPr="004C4F9C" w14:paraId="5F55D838" w14:textId="77777777">
        <w:trPr>
          <w:cantSplit/>
        </w:trPr>
        <w:tc>
          <w:tcPr>
            <w:tcW w:w="2913" w:type="dxa"/>
          </w:tcPr>
          <w:p w14:paraId="364A5C7A" w14:textId="77777777" w:rsidR="009E054F" w:rsidRPr="004C4F9C" w:rsidRDefault="009E054F">
            <w:pPr>
              <w:pStyle w:val="TAL"/>
              <w:rPr>
                <w:sz w:val="16"/>
                <w:szCs w:val="16"/>
              </w:rPr>
            </w:pPr>
            <w:r w:rsidRPr="004C4F9C">
              <w:rPr>
                <w:sz w:val="16"/>
                <w:szCs w:val="16"/>
              </w:rPr>
              <w:t>#19: Alternative PDU Set QoS parameters to support differentiated QoS handling and ... Exposure</w:t>
            </w:r>
          </w:p>
        </w:tc>
        <w:tc>
          <w:tcPr>
            <w:tcW w:w="806" w:type="dxa"/>
          </w:tcPr>
          <w:p w14:paraId="5DCA84F1" w14:textId="77777777" w:rsidR="009E054F" w:rsidRPr="004C4F9C" w:rsidRDefault="009E054F">
            <w:pPr>
              <w:pStyle w:val="TAC"/>
              <w:rPr>
                <w:sz w:val="16"/>
                <w:szCs w:val="16"/>
              </w:rPr>
            </w:pPr>
            <w:r w:rsidRPr="004C4F9C">
              <w:rPr>
                <w:sz w:val="16"/>
                <w:szCs w:val="16"/>
              </w:rPr>
              <w:t>X</w:t>
            </w:r>
          </w:p>
        </w:tc>
        <w:tc>
          <w:tcPr>
            <w:tcW w:w="806" w:type="dxa"/>
          </w:tcPr>
          <w:p w14:paraId="3D5AFC79" w14:textId="77777777" w:rsidR="009E054F" w:rsidRPr="004C4F9C" w:rsidRDefault="009E054F">
            <w:pPr>
              <w:pStyle w:val="TAC"/>
              <w:rPr>
                <w:sz w:val="16"/>
                <w:szCs w:val="16"/>
              </w:rPr>
            </w:pPr>
          </w:p>
        </w:tc>
        <w:tc>
          <w:tcPr>
            <w:tcW w:w="805" w:type="dxa"/>
          </w:tcPr>
          <w:p w14:paraId="66948F83" w14:textId="77777777" w:rsidR="009E054F" w:rsidRPr="004C4F9C" w:rsidRDefault="009E054F">
            <w:pPr>
              <w:pStyle w:val="TAC"/>
              <w:rPr>
                <w:sz w:val="16"/>
                <w:szCs w:val="16"/>
              </w:rPr>
            </w:pPr>
          </w:p>
        </w:tc>
        <w:tc>
          <w:tcPr>
            <w:tcW w:w="805" w:type="dxa"/>
          </w:tcPr>
          <w:p w14:paraId="6C528175" w14:textId="77777777" w:rsidR="009E054F" w:rsidRPr="004C4F9C" w:rsidRDefault="009E054F">
            <w:pPr>
              <w:pStyle w:val="TAC"/>
              <w:rPr>
                <w:sz w:val="16"/>
                <w:szCs w:val="16"/>
              </w:rPr>
            </w:pPr>
          </w:p>
        </w:tc>
        <w:tc>
          <w:tcPr>
            <w:tcW w:w="805" w:type="dxa"/>
          </w:tcPr>
          <w:p w14:paraId="343D62C9" w14:textId="77777777" w:rsidR="009E054F" w:rsidRPr="004C4F9C" w:rsidRDefault="009E054F">
            <w:pPr>
              <w:pStyle w:val="TAC"/>
              <w:rPr>
                <w:sz w:val="16"/>
                <w:szCs w:val="16"/>
              </w:rPr>
            </w:pPr>
          </w:p>
        </w:tc>
        <w:tc>
          <w:tcPr>
            <w:tcW w:w="805" w:type="dxa"/>
          </w:tcPr>
          <w:p w14:paraId="32038778" w14:textId="77777777" w:rsidR="009E054F" w:rsidRPr="004C4F9C" w:rsidRDefault="009E054F">
            <w:pPr>
              <w:pStyle w:val="TAC"/>
              <w:rPr>
                <w:sz w:val="16"/>
                <w:szCs w:val="16"/>
              </w:rPr>
            </w:pPr>
          </w:p>
        </w:tc>
        <w:tc>
          <w:tcPr>
            <w:tcW w:w="805" w:type="dxa"/>
          </w:tcPr>
          <w:p w14:paraId="4C70E740" w14:textId="77777777" w:rsidR="009E054F" w:rsidRPr="004C4F9C" w:rsidRDefault="009E054F">
            <w:pPr>
              <w:pStyle w:val="TAC"/>
              <w:rPr>
                <w:sz w:val="16"/>
                <w:szCs w:val="16"/>
              </w:rPr>
            </w:pPr>
          </w:p>
        </w:tc>
        <w:tc>
          <w:tcPr>
            <w:tcW w:w="805" w:type="dxa"/>
          </w:tcPr>
          <w:p w14:paraId="2264683B" w14:textId="77777777" w:rsidR="009E054F" w:rsidRPr="004C4F9C" w:rsidRDefault="009E054F">
            <w:pPr>
              <w:pStyle w:val="TAC"/>
              <w:rPr>
                <w:sz w:val="16"/>
                <w:szCs w:val="16"/>
              </w:rPr>
            </w:pPr>
          </w:p>
        </w:tc>
        <w:tc>
          <w:tcPr>
            <w:tcW w:w="805" w:type="dxa"/>
          </w:tcPr>
          <w:p w14:paraId="00FF5B15" w14:textId="77777777" w:rsidR="009E054F" w:rsidRPr="004C4F9C" w:rsidRDefault="009E054F">
            <w:pPr>
              <w:pStyle w:val="TAC"/>
              <w:rPr>
                <w:sz w:val="16"/>
                <w:szCs w:val="16"/>
              </w:rPr>
            </w:pPr>
            <w:r w:rsidRPr="004C4F9C">
              <w:rPr>
                <w:sz w:val="16"/>
                <w:szCs w:val="16"/>
              </w:rPr>
              <w:t>X</w:t>
            </w:r>
          </w:p>
        </w:tc>
      </w:tr>
      <w:tr w:rsidR="009E054F" w:rsidRPr="004C4F9C" w14:paraId="700E063F" w14:textId="77777777">
        <w:trPr>
          <w:cantSplit/>
        </w:trPr>
        <w:tc>
          <w:tcPr>
            <w:tcW w:w="2913" w:type="dxa"/>
          </w:tcPr>
          <w:p w14:paraId="7B54C0E5" w14:textId="77777777" w:rsidR="009E054F" w:rsidRPr="004C4F9C" w:rsidRDefault="009E054F">
            <w:pPr>
              <w:pStyle w:val="TAL"/>
              <w:rPr>
                <w:sz w:val="16"/>
                <w:szCs w:val="16"/>
              </w:rPr>
            </w:pPr>
            <w:r w:rsidRPr="004C4F9C">
              <w:rPr>
                <w:sz w:val="16"/>
                <w:szCs w:val="16"/>
              </w:rPr>
              <w:t>#20: Nominal PSDB</w:t>
            </w:r>
          </w:p>
        </w:tc>
        <w:tc>
          <w:tcPr>
            <w:tcW w:w="806" w:type="dxa"/>
          </w:tcPr>
          <w:p w14:paraId="7D7913B7" w14:textId="77777777" w:rsidR="009E054F" w:rsidRPr="004C4F9C" w:rsidRDefault="009E054F">
            <w:pPr>
              <w:pStyle w:val="TAC"/>
              <w:rPr>
                <w:sz w:val="16"/>
                <w:szCs w:val="16"/>
              </w:rPr>
            </w:pPr>
            <w:r w:rsidRPr="004C4F9C">
              <w:rPr>
                <w:sz w:val="16"/>
                <w:szCs w:val="16"/>
              </w:rPr>
              <w:t>X</w:t>
            </w:r>
          </w:p>
        </w:tc>
        <w:tc>
          <w:tcPr>
            <w:tcW w:w="806" w:type="dxa"/>
          </w:tcPr>
          <w:p w14:paraId="28F63D81" w14:textId="77777777" w:rsidR="009E054F" w:rsidRPr="004C4F9C" w:rsidRDefault="009E054F">
            <w:pPr>
              <w:pStyle w:val="TAC"/>
              <w:rPr>
                <w:sz w:val="16"/>
                <w:szCs w:val="16"/>
              </w:rPr>
            </w:pPr>
          </w:p>
        </w:tc>
        <w:tc>
          <w:tcPr>
            <w:tcW w:w="805" w:type="dxa"/>
          </w:tcPr>
          <w:p w14:paraId="09A2589B" w14:textId="77777777" w:rsidR="009E054F" w:rsidRPr="004C4F9C" w:rsidRDefault="009E054F">
            <w:pPr>
              <w:pStyle w:val="TAC"/>
              <w:rPr>
                <w:sz w:val="16"/>
                <w:szCs w:val="16"/>
              </w:rPr>
            </w:pPr>
          </w:p>
        </w:tc>
        <w:tc>
          <w:tcPr>
            <w:tcW w:w="805" w:type="dxa"/>
          </w:tcPr>
          <w:p w14:paraId="342DE483" w14:textId="77777777" w:rsidR="009E054F" w:rsidRPr="004C4F9C" w:rsidRDefault="009E054F">
            <w:pPr>
              <w:pStyle w:val="TAC"/>
              <w:rPr>
                <w:sz w:val="16"/>
                <w:szCs w:val="16"/>
              </w:rPr>
            </w:pPr>
          </w:p>
        </w:tc>
        <w:tc>
          <w:tcPr>
            <w:tcW w:w="805" w:type="dxa"/>
          </w:tcPr>
          <w:p w14:paraId="5FA443E3" w14:textId="77777777" w:rsidR="009E054F" w:rsidRPr="004C4F9C" w:rsidRDefault="009E054F">
            <w:pPr>
              <w:pStyle w:val="TAC"/>
              <w:rPr>
                <w:sz w:val="16"/>
                <w:szCs w:val="16"/>
              </w:rPr>
            </w:pPr>
          </w:p>
        </w:tc>
        <w:tc>
          <w:tcPr>
            <w:tcW w:w="805" w:type="dxa"/>
          </w:tcPr>
          <w:p w14:paraId="3BCD548D" w14:textId="77777777" w:rsidR="009E054F" w:rsidRPr="004C4F9C" w:rsidRDefault="009E054F">
            <w:pPr>
              <w:pStyle w:val="TAC"/>
              <w:rPr>
                <w:sz w:val="16"/>
                <w:szCs w:val="16"/>
              </w:rPr>
            </w:pPr>
          </w:p>
        </w:tc>
        <w:tc>
          <w:tcPr>
            <w:tcW w:w="805" w:type="dxa"/>
          </w:tcPr>
          <w:p w14:paraId="4F316D14" w14:textId="77777777" w:rsidR="009E054F" w:rsidRPr="004C4F9C" w:rsidRDefault="009E054F">
            <w:pPr>
              <w:pStyle w:val="TAC"/>
              <w:rPr>
                <w:sz w:val="16"/>
                <w:szCs w:val="16"/>
              </w:rPr>
            </w:pPr>
          </w:p>
        </w:tc>
        <w:tc>
          <w:tcPr>
            <w:tcW w:w="805" w:type="dxa"/>
          </w:tcPr>
          <w:p w14:paraId="36327986" w14:textId="77777777" w:rsidR="009E054F" w:rsidRPr="004C4F9C" w:rsidRDefault="009E054F">
            <w:pPr>
              <w:pStyle w:val="TAC"/>
              <w:rPr>
                <w:sz w:val="16"/>
                <w:szCs w:val="16"/>
              </w:rPr>
            </w:pPr>
          </w:p>
        </w:tc>
        <w:tc>
          <w:tcPr>
            <w:tcW w:w="805" w:type="dxa"/>
          </w:tcPr>
          <w:p w14:paraId="496CDAAD" w14:textId="77777777" w:rsidR="009E054F" w:rsidRPr="004C4F9C" w:rsidRDefault="009E054F">
            <w:pPr>
              <w:pStyle w:val="TAC"/>
              <w:rPr>
                <w:sz w:val="16"/>
                <w:szCs w:val="16"/>
              </w:rPr>
            </w:pPr>
          </w:p>
        </w:tc>
      </w:tr>
      <w:tr w:rsidR="009E054F" w:rsidRPr="004C4F9C" w14:paraId="30AE700C" w14:textId="77777777">
        <w:trPr>
          <w:cantSplit/>
        </w:trPr>
        <w:tc>
          <w:tcPr>
            <w:tcW w:w="2913" w:type="dxa"/>
          </w:tcPr>
          <w:p w14:paraId="65129233" w14:textId="77777777" w:rsidR="009E054F" w:rsidRPr="004C4F9C" w:rsidRDefault="009E054F">
            <w:pPr>
              <w:pStyle w:val="TAL"/>
              <w:rPr>
                <w:sz w:val="16"/>
                <w:szCs w:val="16"/>
              </w:rPr>
            </w:pPr>
            <w:r w:rsidRPr="004C4F9C">
              <w:rPr>
                <w:sz w:val="16"/>
                <w:szCs w:val="16"/>
              </w:rPr>
              <w:t>#21: Enhancing PDU Set QoS Handling with Dynamic FEC Related Information Marking in GTP-U</w:t>
            </w:r>
          </w:p>
        </w:tc>
        <w:tc>
          <w:tcPr>
            <w:tcW w:w="806" w:type="dxa"/>
          </w:tcPr>
          <w:p w14:paraId="147F9D59" w14:textId="77777777" w:rsidR="009E054F" w:rsidRPr="004C4F9C" w:rsidRDefault="009E054F">
            <w:pPr>
              <w:pStyle w:val="TAC"/>
              <w:rPr>
                <w:sz w:val="16"/>
                <w:szCs w:val="16"/>
              </w:rPr>
            </w:pPr>
            <w:r w:rsidRPr="004C4F9C">
              <w:rPr>
                <w:sz w:val="16"/>
                <w:szCs w:val="16"/>
              </w:rPr>
              <w:t>X</w:t>
            </w:r>
          </w:p>
        </w:tc>
        <w:tc>
          <w:tcPr>
            <w:tcW w:w="806" w:type="dxa"/>
          </w:tcPr>
          <w:p w14:paraId="7EC42B9B" w14:textId="77777777" w:rsidR="009E054F" w:rsidRPr="004C4F9C" w:rsidRDefault="009E054F">
            <w:pPr>
              <w:pStyle w:val="TAC"/>
              <w:rPr>
                <w:sz w:val="16"/>
                <w:szCs w:val="16"/>
              </w:rPr>
            </w:pPr>
          </w:p>
        </w:tc>
        <w:tc>
          <w:tcPr>
            <w:tcW w:w="805" w:type="dxa"/>
          </w:tcPr>
          <w:p w14:paraId="46C9D610" w14:textId="77777777" w:rsidR="009E054F" w:rsidRPr="004C4F9C" w:rsidRDefault="009E054F">
            <w:pPr>
              <w:pStyle w:val="TAC"/>
              <w:rPr>
                <w:sz w:val="16"/>
                <w:szCs w:val="16"/>
              </w:rPr>
            </w:pPr>
          </w:p>
        </w:tc>
        <w:tc>
          <w:tcPr>
            <w:tcW w:w="805" w:type="dxa"/>
          </w:tcPr>
          <w:p w14:paraId="48260E49" w14:textId="77777777" w:rsidR="009E054F" w:rsidRPr="004C4F9C" w:rsidRDefault="009E054F">
            <w:pPr>
              <w:pStyle w:val="TAC"/>
              <w:rPr>
                <w:sz w:val="16"/>
                <w:szCs w:val="16"/>
              </w:rPr>
            </w:pPr>
          </w:p>
        </w:tc>
        <w:tc>
          <w:tcPr>
            <w:tcW w:w="805" w:type="dxa"/>
          </w:tcPr>
          <w:p w14:paraId="76FEE4A0" w14:textId="77777777" w:rsidR="009E054F" w:rsidRPr="004C4F9C" w:rsidRDefault="009E054F">
            <w:pPr>
              <w:pStyle w:val="TAC"/>
              <w:rPr>
                <w:sz w:val="16"/>
                <w:szCs w:val="16"/>
              </w:rPr>
            </w:pPr>
          </w:p>
        </w:tc>
        <w:tc>
          <w:tcPr>
            <w:tcW w:w="805" w:type="dxa"/>
          </w:tcPr>
          <w:p w14:paraId="2B95D3B9" w14:textId="77777777" w:rsidR="009E054F" w:rsidRPr="004C4F9C" w:rsidRDefault="009E054F">
            <w:pPr>
              <w:pStyle w:val="TAC"/>
              <w:rPr>
                <w:sz w:val="16"/>
                <w:szCs w:val="16"/>
              </w:rPr>
            </w:pPr>
          </w:p>
        </w:tc>
        <w:tc>
          <w:tcPr>
            <w:tcW w:w="805" w:type="dxa"/>
          </w:tcPr>
          <w:p w14:paraId="2DE834F4" w14:textId="77777777" w:rsidR="009E054F" w:rsidRPr="004C4F9C" w:rsidRDefault="009E054F">
            <w:pPr>
              <w:pStyle w:val="TAC"/>
              <w:rPr>
                <w:sz w:val="16"/>
                <w:szCs w:val="16"/>
              </w:rPr>
            </w:pPr>
          </w:p>
        </w:tc>
        <w:tc>
          <w:tcPr>
            <w:tcW w:w="805" w:type="dxa"/>
          </w:tcPr>
          <w:p w14:paraId="404438D3" w14:textId="77777777" w:rsidR="009E054F" w:rsidRPr="004C4F9C" w:rsidRDefault="009E054F">
            <w:pPr>
              <w:pStyle w:val="TAC"/>
              <w:rPr>
                <w:sz w:val="16"/>
                <w:szCs w:val="16"/>
              </w:rPr>
            </w:pPr>
          </w:p>
        </w:tc>
        <w:tc>
          <w:tcPr>
            <w:tcW w:w="805" w:type="dxa"/>
          </w:tcPr>
          <w:p w14:paraId="1444DBBC" w14:textId="77777777" w:rsidR="009E054F" w:rsidRPr="004C4F9C" w:rsidRDefault="009E054F">
            <w:pPr>
              <w:pStyle w:val="TAC"/>
              <w:rPr>
                <w:sz w:val="16"/>
                <w:szCs w:val="16"/>
              </w:rPr>
            </w:pPr>
          </w:p>
        </w:tc>
      </w:tr>
      <w:tr w:rsidR="009E054F" w:rsidRPr="004C4F9C" w14:paraId="285FCE5D" w14:textId="77777777">
        <w:trPr>
          <w:cantSplit/>
        </w:trPr>
        <w:tc>
          <w:tcPr>
            <w:tcW w:w="2913" w:type="dxa"/>
          </w:tcPr>
          <w:p w14:paraId="2F0D5168" w14:textId="77777777" w:rsidR="009E054F" w:rsidRPr="004C4F9C" w:rsidRDefault="009E054F">
            <w:pPr>
              <w:pStyle w:val="TAL"/>
              <w:rPr>
                <w:sz w:val="16"/>
                <w:szCs w:val="16"/>
              </w:rPr>
            </w:pPr>
            <w:r w:rsidRPr="004C4F9C">
              <w:rPr>
                <w:sz w:val="16"/>
                <w:szCs w:val="16"/>
              </w:rPr>
              <w:t>#22: The handling UL PDU Set QoS parameters</w:t>
            </w:r>
          </w:p>
        </w:tc>
        <w:tc>
          <w:tcPr>
            <w:tcW w:w="806" w:type="dxa"/>
          </w:tcPr>
          <w:p w14:paraId="2CF8BC7A" w14:textId="77777777" w:rsidR="009E054F" w:rsidRPr="004C4F9C" w:rsidRDefault="009E054F">
            <w:pPr>
              <w:pStyle w:val="TAC"/>
              <w:rPr>
                <w:sz w:val="16"/>
                <w:szCs w:val="16"/>
              </w:rPr>
            </w:pPr>
            <w:r w:rsidRPr="004C4F9C">
              <w:rPr>
                <w:sz w:val="16"/>
                <w:szCs w:val="16"/>
              </w:rPr>
              <w:t>X</w:t>
            </w:r>
          </w:p>
        </w:tc>
        <w:tc>
          <w:tcPr>
            <w:tcW w:w="806" w:type="dxa"/>
          </w:tcPr>
          <w:p w14:paraId="5D6368EA" w14:textId="77777777" w:rsidR="009E054F" w:rsidRPr="004C4F9C" w:rsidRDefault="009E054F">
            <w:pPr>
              <w:pStyle w:val="TAC"/>
              <w:rPr>
                <w:sz w:val="16"/>
                <w:szCs w:val="16"/>
              </w:rPr>
            </w:pPr>
          </w:p>
        </w:tc>
        <w:tc>
          <w:tcPr>
            <w:tcW w:w="805" w:type="dxa"/>
          </w:tcPr>
          <w:p w14:paraId="49BCB59E" w14:textId="77777777" w:rsidR="009E054F" w:rsidRPr="004C4F9C" w:rsidRDefault="009E054F">
            <w:pPr>
              <w:pStyle w:val="TAC"/>
              <w:rPr>
                <w:sz w:val="16"/>
                <w:szCs w:val="16"/>
              </w:rPr>
            </w:pPr>
          </w:p>
        </w:tc>
        <w:tc>
          <w:tcPr>
            <w:tcW w:w="805" w:type="dxa"/>
          </w:tcPr>
          <w:p w14:paraId="67905BB7" w14:textId="77777777" w:rsidR="009E054F" w:rsidRPr="004C4F9C" w:rsidRDefault="009E054F">
            <w:pPr>
              <w:pStyle w:val="TAC"/>
              <w:rPr>
                <w:sz w:val="16"/>
                <w:szCs w:val="16"/>
              </w:rPr>
            </w:pPr>
          </w:p>
        </w:tc>
        <w:tc>
          <w:tcPr>
            <w:tcW w:w="805" w:type="dxa"/>
          </w:tcPr>
          <w:p w14:paraId="281B7C36" w14:textId="77777777" w:rsidR="009E054F" w:rsidRPr="004C4F9C" w:rsidRDefault="009E054F">
            <w:pPr>
              <w:pStyle w:val="TAC"/>
              <w:rPr>
                <w:sz w:val="16"/>
                <w:szCs w:val="16"/>
              </w:rPr>
            </w:pPr>
          </w:p>
        </w:tc>
        <w:tc>
          <w:tcPr>
            <w:tcW w:w="805" w:type="dxa"/>
          </w:tcPr>
          <w:p w14:paraId="4178D957" w14:textId="77777777" w:rsidR="009E054F" w:rsidRPr="004C4F9C" w:rsidRDefault="009E054F">
            <w:pPr>
              <w:pStyle w:val="TAC"/>
              <w:rPr>
                <w:sz w:val="16"/>
                <w:szCs w:val="16"/>
              </w:rPr>
            </w:pPr>
          </w:p>
        </w:tc>
        <w:tc>
          <w:tcPr>
            <w:tcW w:w="805" w:type="dxa"/>
          </w:tcPr>
          <w:p w14:paraId="5436C183" w14:textId="77777777" w:rsidR="009E054F" w:rsidRPr="004C4F9C" w:rsidRDefault="009E054F">
            <w:pPr>
              <w:pStyle w:val="TAC"/>
              <w:rPr>
                <w:sz w:val="16"/>
                <w:szCs w:val="16"/>
              </w:rPr>
            </w:pPr>
          </w:p>
        </w:tc>
        <w:tc>
          <w:tcPr>
            <w:tcW w:w="805" w:type="dxa"/>
          </w:tcPr>
          <w:p w14:paraId="53AA8F70" w14:textId="77777777" w:rsidR="009E054F" w:rsidRPr="004C4F9C" w:rsidRDefault="009E054F">
            <w:pPr>
              <w:pStyle w:val="TAC"/>
              <w:rPr>
                <w:sz w:val="16"/>
                <w:szCs w:val="16"/>
              </w:rPr>
            </w:pPr>
          </w:p>
        </w:tc>
        <w:tc>
          <w:tcPr>
            <w:tcW w:w="805" w:type="dxa"/>
          </w:tcPr>
          <w:p w14:paraId="514D9527" w14:textId="77777777" w:rsidR="009E054F" w:rsidRPr="004C4F9C" w:rsidRDefault="009E054F">
            <w:pPr>
              <w:pStyle w:val="TAC"/>
              <w:rPr>
                <w:sz w:val="16"/>
                <w:szCs w:val="16"/>
              </w:rPr>
            </w:pPr>
          </w:p>
        </w:tc>
      </w:tr>
      <w:tr w:rsidR="009E054F" w:rsidRPr="004C4F9C" w14:paraId="12E50CC5" w14:textId="77777777">
        <w:trPr>
          <w:cantSplit/>
        </w:trPr>
        <w:tc>
          <w:tcPr>
            <w:tcW w:w="2913" w:type="dxa"/>
          </w:tcPr>
          <w:p w14:paraId="7E7C8D6A" w14:textId="77777777" w:rsidR="009E054F" w:rsidRPr="004C4F9C" w:rsidRDefault="009E054F">
            <w:pPr>
              <w:pStyle w:val="TAL"/>
              <w:rPr>
                <w:sz w:val="16"/>
                <w:szCs w:val="16"/>
              </w:rPr>
            </w:pPr>
            <w:r w:rsidRPr="004C4F9C">
              <w:rPr>
                <w:sz w:val="16"/>
                <w:szCs w:val="16"/>
              </w:rPr>
              <w:t>#23: PDU set discard based on PDU sets correlation info from AS/AF</w:t>
            </w:r>
          </w:p>
        </w:tc>
        <w:tc>
          <w:tcPr>
            <w:tcW w:w="806" w:type="dxa"/>
          </w:tcPr>
          <w:p w14:paraId="0B4A0E3A" w14:textId="77777777" w:rsidR="009E054F" w:rsidRPr="004C4F9C" w:rsidRDefault="009E054F">
            <w:pPr>
              <w:pStyle w:val="TAC"/>
              <w:rPr>
                <w:sz w:val="16"/>
                <w:szCs w:val="16"/>
              </w:rPr>
            </w:pPr>
            <w:r w:rsidRPr="004C4F9C">
              <w:rPr>
                <w:sz w:val="16"/>
                <w:szCs w:val="16"/>
              </w:rPr>
              <w:t>X</w:t>
            </w:r>
          </w:p>
        </w:tc>
        <w:tc>
          <w:tcPr>
            <w:tcW w:w="806" w:type="dxa"/>
          </w:tcPr>
          <w:p w14:paraId="33107E25" w14:textId="77777777" w:rsidR="009E054F" w:rsidRPr="004C4F9C" w:rsidRDefault="009E054F">
            <w:pPr>
              <w:pStyle w:val="TAC"/>
              <w:rPr>
                <w:sz w:val="16"/>
                <w:szCs w:val="16"/>
              </w:rPr>
            </w:pPr>
          </w:p>
        </w:tc>
        <w:tc>
          <w:tcPr>
            <w:tcW w:w="805" w:type="dxa"/>
          </w:tcPr>
          <w:p w14:paraId="1AC41853" w14:textId="77777777" w:rsidR="009E054F" w:rsidRPr="004C4F9C" w:rsidRDefault="009E054F">
            <w:pPr>
              <w:pStyle w:val="TAC"/>
              <w:rPr>
                <w:sz w:val="16"/>
                <w:szCs w:val="16"/>
              </w:rPr>
            </w:pPr>
          </w:p>
        </w:tc>
        <w:tc>
          <w:tcPr>
            <w:tcW w:w="805" w:type="dxa"/>
          </w:tcPr>
          <w:p w14:paraId="6FE5FB8C" w14:textId="77777777" w:rsidR="009E054F" w:rsidRPr="004C4F9C" w:rsidRDefault="009E054F">
            <w:pPr>
              <w:pStyle w:val="TAC"/>
              <w:rPr>
                <w:sz w:val="16"/>
                <w:szCs w:val="16"/>
              </w:rPr>
            </w:pPr>
          </w:p>
        </w:tc>
        <w:tc>
          <w:tcPr>
            <w:tcW w:w="805" w:type="dxa"/>
          </w:tcPr>
          <w:p w14:paraId="64F00A11" w14:textId="77777777" w:rsidR="009E054F" w:rsidRPr="004C4F9C" w:rsidRDefault="009E054F">
            <w:pPr>
              <w:pStyle w:val="TAC"/>
              <w:rPr>
                <w:sz w:val="16"/>
                <w:szCs w:val="16"/>
              </w:rPr>
            </w:pPr>
          </w:p>
        </w:tc>
        <w:tc>
          <w:tcPr>
            <w:tcW w:w="805" w:type="dxa"/>
          </w:tcPr>
          <w:p w14:paraId="67BF10B4" w14:textId="77777777" w:rsidR="009E054F" w:rsidRPr="004C4F9C" w:rsidRDefault="009E054F">
            <w:pPr>
              <w:pStyle w:val="TAC"/>
              <w:rPr>
                <w:sz w:val="16"/>
                <w:szCs w:val="16"/>
              </w:rPr>
            </w:pPr>
          </w:p>
        </w:tc>
        <w:tc>
          <w:tcPr>
            <w:tcW w:w="805" w:type="dxa"/>
          </w:tcPr>
          <w:p w14:paraId="27F0C420" w14:textId="77777777" w:rsidR="009E054F" w:rsidRPr="004C4F9C" w:rsidRDefault="009E054F">
            <w:pPr>
              <w:pStyle w:val="TAC"/>
              <w:rPr>
                <w:sz w:val="16"/>
                <w:szCs w:val="16"/>
              </w:rPr>
            </w:pPr>
          </w:p>
        </w:tc>
        <w:tc>
          <w:tcPr>
            <w:tcW w:w="805" w:type="dxa"/>
          </w:tcPr>
          <w:p w14:paraId="5AA0C754" w14:textId="77777777" w:rsidR="009E054F" w:rsidRPr="004C4F9C" w:rsidRDefault="009E054F">
            <w:pPr>
              <w:pStyle w:val="TAC"/>
              <w:rPr>
                <w:sz w:val="16"/>
                <w:szCs w:val="16"/>
              </w:rPr>
            </w:pPr>
          </w:p>
        </w:tc>
        <w:tc>
          <w:tcPr>
            <w:tcW w:w="805" w:type="dxa"/>
          </w:tcPr>
          <w:p w14:paraId="650BDB32" w14:textId="77777777" w:rsidR="009E054F" w:rsidRPr="004C4F9C" w:rsidRDefault="009E054F">
            <w:pPr>
              <w:pStyle w:val="TAC"/>
              <w:rPr>
                <w:sz w:val="16"/>
                <w:szCs w:val="16"/>
              </w:rPr>
            </w:pPr>
          </w:p>
        </w:tc>
      </w:tr>
      <w:tr w:rsidR="009E054F" w:rsidRPr="004C4F9C" w14:paraId="5C43734E" w14:textId="77777777">
        <w:trPr>
          <w:cantSplit/>
        </w:trPr>
        <w:tc>
          <w:tcPr>
            <w:tcW w:w="2913" w:type="dxa"/>
          </w:tcPr>
          <w:p w14:paraId="7827A1DA" w14:textId="77777777" w:rsidR="009E054F" w:rsidRPr="004C4F9C" w:rsidRDefault="009E054F">
            <w:pPr>
              <w:pStyle w:val="TAL"/>
              <w:rPr>
                <w:sz w:val="16"/>
                <w:szCs w:val="16"/>
              </w:rPr>
            </w:pPr>
            <w:r w:rsidRPr="004C4F9C">
              <w:rPr>
                <w:sz w:val="16"/>
                <w:szCs w:val="16"/>
              </w:rPr>
              <w:t xml:space="preserve">#24: PDU set identification ...fully encrypted using a </w:t>
            </w:r>
            <w:proofErr w:type="spellStart"/>
            <w:r w:rsidRPr="004C4F9C">
              <w:rPr>
                <w:sz w:val="16"/>
                <w:szCs w:val="16"/>
              </w:rPr>
              <w:t>tunneled</w:t>
            </w:r>
            <w:proofErr w:type="spellEnd"/>
            <w:r w:rsidRPr="004C4F9C">
              <w:rPr>
                <w:sz w:val="16"/>
                <w:szCs w:val="16"/>
              </w:rPr>
              <w:t xml:space="preserve"> connection over N6</w:t>
            </w:r>
          </w:p>
        </w:tc>
        <w:tc>
          <w:tcPr>
            <w:tcW w:w="806" w:type="dxa"/>
          </w:tcPr>
          <w:p w14:paraId="2379228E" w14:textId="77777777" w:rsidR="009E054F" w:rsidRPr="004C4F9C" w:rsidRDefault="009E054F">
            <w:pPr>
              <w:pStyle w:val="TAC"/>
              <w:rPr>
                <w:sz w:val="16"/>
                <w:szCs w:val="16"/>
              </w:rPr>
            </w:pPr>
          </w:p>
        </w:tc>
        <w:tc>
          <w:tcPr>
            <w:tcW w:w="806" w:type="dxa"/>
          </w:tcPr>
          <w:p w14:paraId="792F6CE3" w14:textId="77777777" w:rsidR="009E054F" w:rsidRPr="004C4F9C" w:rsidRDefault="009E054F">
            <w:pPr>
              <w:pStyle w:val="TAC"/>
              <w:rPr>
                <w:sz w:val="16"/>
                <w:szCs w:val="16"/>
              </w:rPr>
            </w:pPr>
            <w:r w:rsidRPr="004C4F9C">
              <w:rPr>
                <w:sz w:val="16"/>
                <w:szCs w:val="16"/>
              </w:rPr>
              <w:t>X</w:t>
            </w:r>
          </w:p>
        </w:tc>
        <w:tc>
          <w:tcPr>
            <w:tcW w:w="805" w:type="dxa"/>
          </w:tcPr>
          <w:p w14:paraId="2B712F5C" w14:textId="77777777" w:rsidR="009E054F" w:rsidRPr="004C4F9C" w:rsidRDefault="009E054F">
            <w:pPr>
              <w:pStyle w:val="TAC"/>
              <w:rPr>
                <w:sz w:val="16"/>
                <w:szCs w:val="16"/>
              </w:rPr>
            </w:pPr>
          </w:p>
        </w:tc>
        <w:tc>
          <w:tcPr>
            <w:tcW w:w="805" w:type="dxa"/>
          </w:tcPr>
          <w:p w14:paraId="3032AFAB" w14:textId="77777777" w:rsidR="009E054F" w:rsidRPr="004C4F9C" w:rsidRDefault="009E054F">
            <w:pPr>
              <w:pStyle w:val="TAC"/>
              <w:rPr>
                <w:sz w:val="16"/>
                <w:szCs w:val="16"/>
              </w:rPr>
            </w:pPr>
          </w:p>
        </w:tc>
        <w:tc>
          <w:tcPr>
            <w:tcW w:w="805" w:type="dxa"/>
          </w:tcPr>
          <w:p w14:paraId="238A0565" w14:textId="77777777" w:rsidR="009E054F" w:rsidRPr="004C4F9C" w:rsidRDefault="009E054F">
            <w:pPr>
              <w:pStyle w:val="TAC"/>
              <w:rPr>
                <w:sz w:val="16"/>
                <w:szCs w:val="16"/>
              </w:rPr>
            </w:pPr>
          </w:p>
        </w:tc>
        <w:tc>
          <w:tcPr>
            <w:tcW w:w="805" w:type="dxa"/>
          </w:tcPr>
          <w:p w14:paraId="00FDB81B" w14:textId="77777777" w:rsidR="009E054F" w:rsidRPr="004C4F9C" w:rsidRDefault="009E054F">
            <w:pPr>
              <w:pStyle w:val="TAC"/>
              <w:rPr>
                <w:sz w:val="16"/>
                <w:szCs w:val="16"/>
              </w:rPr>
            </w:pPr>
          </w:p>
        </w:tc>
        <w:tc>
          <w:tcPr>
            <w:tcW w:w="805" w:type="dxa"/>
          </w:tcPr>
          <w:p w14:paraId="208C9111" w14:textId="77777777" w:rsidR="009E054F" w:rsidRPr="004C4F9C" w:rsidRDefault="009E054F">
            <w:pPr>
              <w:pStyle w:val="TAC"/>
              <w:rPr>
                <w:sz w:val="16"/>
                <w:szCs w:val="16"/>
              </w:rPr>
            </w:pPr>
          </w:p>
        </w:tc>
        <w:tc>
          <w:tcPr>
            <w:tcW w:w="805" w:type="dxa"/>
          </w:tcPr>
          <w:p w14:paraId="4BA607ED" w14:textId="77777777" w:rsidR="009E054F" w:rsidRPr="004C4F9C" w:rsidRDefault="009E054F">
            <w:pPr>
              <w:pStyle w:val="TAC"/>
              <w:rPr>
                <w:sz w:val="16"/>
                <w:szCs w:val="16"/>
              </w:rPr>
            </w:pPr>
          </w:p>
        </w:tc>
        <w:tc>
          <w:tcPr>
            <w:tcW w:w="805" w:type="dxa"/>
          </w:tcPr>
          <w:p w14:paraId="3B8AF0C4" w14:textId="77777777" w:rsidR="009E054F" w:rsidRPr="004C4F9C" w:rsidRDefault="009E054F">
            <w:pPr>
              <w:pStyle w:val="TAC"/>
              <w:rPr>
                <w:sz w:val="16"/>
                <w:szCs w:val="16"/>
              </w:rPr>
            </w:pPr>
          </w:p>
        </w:tc>
      </w:tr>
      <w:tr w:rsidR="009E054F" w:rsidRPr="004C4F9C" w14:paraId="3DACE768" w14:textId="77777777">
        <w:trPr>
          <w:cantSplit/>
        </w:trPr>
        <w:tc>
          <w:tcPr>
            <w:tcW w:w="2913" w:type="dxa"/>
          </w:tcPr>
          <w:p w14:paraId="22AB6AF4" w14:textId="77777777" w:rsidR="009E054F" w:rsidRPr="004C4F9C" w:rsidRDefault="009E054F">
            <w:pPr>
              <w:pStyle w:val="TAL"/>
              <w:rPr>
                <w:sz w:val="16"/>
                <w:szCs w:val="16"/>
              </w:rPr>
            </w:pPr>
            <w:r w:rsidRPr="004C4F9C">
              <w:rPr>
                <w:sz w:val="16"/>
                <w:szCs w:val="16"/>
              </w:rPr>
              <w:t>#25: Preconfigured N6 tunnelling and GTP-U header extension for ... PDU Set-related information</w:t>
            </w:r>
          </w:p>
        </w:tc>
        <w:tc>
          <w:tcPr>
            <w:tcW w:w="806" w:type="dxa"/>
          </w:tcPr>
          <w:p w14:paraId="2532D089" w14:textId="77777777" w:rsidR="009E054F" w:rsidRPr="004C4F9C" w:rsidRDefault="009E054F">
            <w:pPr>
              <w:pStyle w:val="TAC"/>
              <w:rPr>
                <w:sz w:val="16"/>
                <w:szCs w:val="16"/>
              </w:rPr>
            </w:pPr>
          </w:p>
        </w:tc>
        <w:tc>
          <w:tcPr>
            <w:tcW w:w="806" w:type="dxa"/>
          </w:tcPr>
          <w:p w14:paraId="2976CC98" w14:textId="77777777" w:rsidR="009E054F" w:rsidRPr="004C4F9C" w:rsidRDefault="009E054F">
            <w:pPr>
              <w:pStyle w:val="TAC"/>
              <w:rPr>
                <w:sz w:val="16"/>
                <w:szCs w:val="16"/>
              </w:rPr>
            </w:pPr>
            <w:r w:rsidRPr="004C4F9C">
              <w:rPr>
                <w:sz w:val="16"/>
                <w:szCs w:val="16"/>
              </w:rPr>
              <w:t>X</w:t>
            </w:r>
          </w:p>
        </w:tc>
        <w:tc>
          <w:tcPr>
            <w:tcW w:w="805" w:type="dxa"/>
          </w:tcPr>
          <w:p w14:paraId="4D93BF3B" w14:textId="77777777" w:rsidR="009E054F" w:rsidRPr="004C4F9C" w:rsidRDefault="009E054F">
            <w:pPr>
              <w:pStyle w:val="TAC"/>
              <w:rPr>
                <w:sz w:val="16"/>
                <w:szCs w:val="16"/>
              </w:rPr>
            </w:pPr>
          </w:p>
        </w:tc>
        <w:tc>
          <w:tcPr>
            <w:tcW w:w="805" w:type="dxa"/>
          </w:tcPr>
          <w:p w14:paraId="381C165F" w14:textId="77777777" w:rsidR="009E054F" w:rsidRPr="004C4F9C" w:rsidRDefault="009E054F">
            <w:pPr>
              <w:pStyle w:val="TAC"/>
              <w:rPr>
                <w:sz w:val="16"/>
                <w:szCs w:val="16"/>
              </w:rPr>
            </w:pPr>
          </w:p>
        </w:tc>
        <w:tc>
          <w:tcPr>
            <w:tcW w:w="805" w:type="dxa"/>
          </w:tcPr>
          <w:p w14:paraId="28930F7B" w14:textId="77777777" w:rsidR="009E054F" w:rsidRPr="004C4F9C" w:rsidRDefault="009E054F">
            <w:pPr>
              <w:pStyle w:val="TAC"/>
              <w:rPr>
                <w:sz w:val="16"/>
                <w:szCs w:val="16"/>
              </w:rPr>
            </w:pPr>
          </w:p>
        </w:tc>
        <w:tc>
          <w:tcPr>
            <w:tcW w:w="805" w:type="dxa"/>
          </w:tcPr>
          <w:p w14:paraId="2CC5BAC6" w14:textId="77777777" w:rsidR="009E054F" w:rsidRPr="004C4F9C" w:rsidRDefault="009E054F">
            <w:pPr>
              <w:pStyle w:val="TAC"/>
              <w:rPr>
                <w:sz w:val="16"/>
                <w:szCs w:val="16"/>
              </w:rPr>
            </w:pPr>
          </w:p>
        </w:tc>
        <w:tc>
          <w:tcPr>
            <w:tcW w:w="805" w:type="dxa"/>
          </w:tcPr>
          <w:p w14:paraId="389B16A5" w14:textId="77777777" w:rsidR="009E054F" w:rsidRPr="004C4F9C" w:rsidRDefault="009E054F">
            <w:pPr>
              <w:pStyle w:val="TAC"/>
              <w:rPr>
                <w:sz w:val="16"/>
                <w:szCs w:val="16"/>
              </w:rPr>
            </w:pPr>
          </w:p>
        </w:tc>
        <w:tc>
          <w:tcPr>
            <w:tcW w:w="805" w:type="dxa"/>
          </w:tcPr>
          <w:p w14:paraId="30C0942E" w14:textId="77777777" w:rsidR="009E054F" w:rsidRPr="004C4F9C" w:rsidRDefault="009E054F">
            <w:pPr>
              <w:pStyle w:val="TAC"/>
              <w:rPr>
                <w:sz w:val="16"/>
                <w:szCs w:val="16"/>
              </w:rPr>
            </w:pPr>
          </w:p>
        </w:tc>
        <w:tc>
          <w:tcPr>
            <w:tcW w:w="805" w:type="dxa"/>
          </w:tcPr>
          <w:p w14:paraId="67017330" w14:textId="77777777" w:rsidR="009E054F" w:rsidRPr="004C4F9C" w:rsidRDefault="009E054F">
            <w:pPr>
              <w:pStyle w:val="TAC"/>
              <w:rPr>
                <w:sz w:val="16"/>
                <w:szCs w:val="16"/>
              </w:rPr>
            </w:pPr>
          </w:p>
        </w:tc>
      </w:tr>
      <w:tr w:rsidR="009E054F" w:rsidRPr="004C4F9C" w14:paraId="29A289F9" w14:textId="77777777">
        <w:trPr>
          <w:cantSplit/>
        </w:trPr>
        <w:tc>
          <w:tcPr>
            <w:tcW w:w="2913" w:type="dxa"/>
          </w:tcPr>
          <w:p w14:paraId="2D365AFF" w14:textId="77777777" w:rsidR="009E054F" w:rsidRPr="004C4F9C" w:rsidRDefault="009E054F">
            <w:pPr>
              <w:pStyle w:val="TAL"/>
              <w:rPr>
                <w:sz w:val="16"/>
                <w:szCs w:val="16"/>
              </w:rPr>
            </w:pPr>
            <w:r w:rsidRPr="004C4F9C">
              <w:rPr>
                <w:sz w:val="16"/>
                <w:szCs w:val="16"/>
              </w:rPr>
              <w:t>#26: PDU Set identification for end-to-end encrypted traffic</w:t>
            </w:r>
          </w:p>
        </w:tc>
        <w:tc>
          <w:tcPr>
            <w:tcW w:w="806" w:type="dxa"/>
          </w:tcPr>
          <w:p w14:paraId="194DB6CA" w14:textId="77777777" w:rsidR="009E054F" w:rsidRPr="004C4F9C" w:rsidRDefault="009E054F">
            <w:pPr>
              <w:pStyle w:val="TAC"/>
              <w:rPr>
                <w:sz w:val="16"/>
                <w:szCs w:val="16"/>
              </w:rPr>
            </w:pPr>
          </w:p>
        </w:tc>
        <w:tc>
          <w:tcPr>
            <w:tcW w:w="806" w:type="dxa"/>
          </w:tcPr>
          <w:p w14:paraId="556A282A" w14:textId="77777777" w:rsidR="009E054F" w:rsidRPr="004C4F9C" w:rsidRDefault="009E054F">
            <w:pPr>
              <w:pStyle w:val="TAC"/>
              <w:rPr>
                <w:sz w:val="16"/>
                <w:szCs w:val="16"/>
              </w:rPr>
            </w:pPr>
            <w:r w:rsidRPr="004C4F9C">
              <w:rPr>
                <w:sz w:val="16"/>
                <w:szCs w:val="16"/>
              </w:rPr>
              <w:t>X</w:t>
            </w:r>
          </w:p>
        </w:tc>
        <w:tc>
          <w:tcPr>
            <w:tcW w:w="805" w:type="dxa"/>
          </w:tcPr>
          <w:p w14:paraId="6493C9B8" w14:textId="77777777" w:rsidR="009E054F" w:rsidRPr="004C4F9C" w:rsidRDefault="009E054F">
            <w:pPr>
              <w:pStyle w:val="TAC"/>
              <w:rPr>
                <w:sz w:val="16"/>
                <w:szCs w:val="16"/>
              </w:rPr>
            </w:pPr>
          </w:p>
        </w:tc>
        <w:tc>
          <w:tcPr>
            <w:tcW w:w="805" w:type="dxa"/>
          </w:tcPr>
          <w:p w14:paraId="14AE785B" w14:textId="77777777" w:rsidR="009E054F" w:rsidRPr="004C4F9C" w:rsidRDefault="009E054F">
            <w:pPr>
              <w:pStyle w:val="TAC"/>
              <w:rPr>
                <w:sz w:val="16"/>
                <w:szCs w:val="16"/>
              </w:rPr>
            </w:pPr>
          </w:p>
        </w:tc>
        <w:tc>
          <w:tcPr>
            <w:tcW w:w="805" w:type="dxa"/>
          </w:tcPr>
          <w:p w14:paraId="044BECBD" w14:textId="77777777" w:rsidR="009E054F" w:rsidRPr="004C4F9C" w:rsidRDefault="009E054F">
            <w:pPr>
              <w:pStyle w:val="TAC"/>
              <w:rPr>
                <w:sz w:val="16"/>
                <w:szCs w:val="16"/>
              </w:rPr>
            </w:pPr>
          </w:p>
        </w:tc>
        <w:tc>
          <w:tcPr>
            <w:tcW w:w="805" w:type="dxa"/>
          </w:tcPr>
          <w:p w14:paraId="6FC5D28B" w14:textId="77777777" w:rsidR="009E054F" w:rsidRPr="004C4F9C" w:rsidRDefault="009E054F">
            <w:pPr>
              <w:pStyle w:val="TAC"/>
              <w:rPr>
                <w:sz w:val="16"/>
                <w:szCs w:val="16"/>
              </w:rPr>
            </w:pPr>
          </w:p>
        </w:tc>
        <w:tc>
          <w:tcPr>
            <w:tcW w:w="805" w:type="dxa"/>
          </w:tcPr>
          <w:p w14:paraId="132B0E11" w14:textId="77777777" w:rsidR="009E054F" w:rsidRPr="004C4F9C" w:rsidRDefault="009E054F">
            <w:pPr>
              <w:pStyle w:val="TAC"/>
              <w:rPr>
                <w:sz w:val="16"/>
                <w:szCs w:val="16"/>
              </w:rPr>
            </w:pPr>
          </w:p>
        </w:tc>
        <w:tc>
          <w:tcPr>
            <w:tcW w:w="805" w:type="dxa"/>
          </w:tcPr>
          <w:p w14:paraId="75C7677B" w14:textId="77777777" w:rsidR="009E054F" w:rsidRPr="004C4F9C" w:rsidRDefault="009E054F">
            <w:pPr>
              <w:pStyle w:val="TAC"/>
              <w:rPr>
                <w:sz w:val="16"/>
                <w:szCs w:val="16"/>
              </w:rPr>
            </w:pPr>
          </w:p>
        </w:tc>
        <w:tc>
          <w:tcPr>
            <w:tcW w:w="805" w:type="dxa"/>
          </w:tcPr>
          <w:p w14:paraId="7DD9DA8F" w14:textId="77777777" w:rsidR="009E054F" w:rsidRPr="004C4F9C" w:rsidRDefault="009E054F">
            <w:pPr>
              <w:pStyle w:val="TAC"/>
              <w:rPr>
                <w:sz w:val="16"/>
                <w:szCs w:val="16"/>
              </w:rPr>
            </w:pPr>
          </w:p>
        </w:tc>
      </w:tr>
      <w:tr w:rsidR="009E054F" w:rsidRPr="004C4F9C" w14:paraId="17FDC116" w14:textId="77777777">
        <w:trPr>
          <w:cantSplit/>
        </w:trPr>
        <w:tc>
          <w:tcPr>
            <w:tcW w:w="2913" w:type="dxa"/>
          </w:tcPr>
          <w:p w14:paraId="5B93F032" w14:textId="77777777" w:rsidR="009E054F" w:rsidRPr="004C4F9C" w:rsidRDefault="009E054F">
            <w:pPr>
              <w:pStyle w:val="TAL"/>
              <w:rPr>
                <w:sz w:val="16"/>
                <w:szCs w:val="16"/>
              </w:rPr>
            </w:pPr>
            <w:r w:rsidRPr="004C4F9C">
              <w:rPr>
                <w:sz w:val="16"/>
                <w:szCs w:val="16"/>
              </w:rPr>
              <w:t>#27: Differentiated Handling for Transporting Encrypted XRM traffics Using Metadata over N6</w:t>
            </w:r>
          </w:p>
        </w:tc>
        <w:tc>
          <w:tcPr>
            <w:tcW w:w="806" w:type="dxa"/>
          </w:tcPr>
          <w:p w14:paraId="557286BA" w14:textId="77777777" w:rsidR="009E054F" w:rsidRPr="004C4F9C" w:rsidRDefault="009E054F">
            <w:pPr>
              <w:pStyle w:val="TAC"/>
              <w:rPr>
                <w:sz w:val="16"/>
                <w:szCs w:val="16"/>
              </w:rPr>
            </w:pPr>
          </w:p>
        </w:tc>
        <w:tc>
          <w:tcPr>
            <w:tcW w:w="806" w:type="dxa"/>
          </w:tcPr>
          <w:p w14:paraId="25A7823C" w14:textId="77777777" w:rsidR="009E054F" w:rsidRPr="004C4F9C" w:rsidRDefault="009E054F">
            <w:pPr>
              <w:pStyle w:val="TAC"/>
              <w:rPr>
                <w:sz w:val="16"/>
                <w:szCs w:val="16"/>
              </w:rPr>
            </w:pPr>
            <w:r w:rsidRPr="004C4F9C">
              <w:rPr>
                <w:sz w:val="16"/>
                <w:szCs w:val="16"/>
              </w:rPr>
              <w:t>X</w:t>
            </w:r>
          </w:p>
        </w:tc>
        <w:tc>
          <w:tcPr>
            <w:tcW w:w="805" w:type="dxa"/>
          </w:tcPr>
          <w:p w14:paraId="263C0A85" w14:textId="77777777" w:rsidR="009E054F" w:rsidRPr="004C4F9C" w:rsidRDefault="009E054F">
            <w:pPr>
              <w:pStyle w:val="TAC"/>
              <w:rPr>
                <w:sz w:val="16"/>
                <w:szCs w:val="16"/>
              </w:rPr>
            </w:pPr>
            <w:r w:rsidRPr="004C4F9C">
              <w:rPr>
                <w:sz w:val="16"/>
                <w:szCs w:val="16"/>
              </w:rPr>
              <w:t>X</w:t>
            </w:r>
          </w:p>
        </w:tc>
        <w:tc>
          <w:tcPr>
            <w:tcW w:w="805" w:type="dxa"/>
          </w:tcPr>
          <w:p w14:paraId="686C582C" w14:textId="77777777" w:rsidR="009E054F" w:rsidRPr="004C4F9C" w:rsidRDefault="009E054F">
            <w:pPr>
              <w:pStyle w:val="TAC"/>
              <w:rPr>
                <w:sz w:val="16"/>
                <w:szCs w:val="16"/>
              </w:rPr>
            </w:pPr>
            <w:r w:rsidRPr="004C4F9C">
              <w:rPr>
                <w:sz w:val="16"/>
                <w:szCs w:val="16"/>
              </w:rPr>
              <w:t>X</w:t>
            </w:r>
          </w:p>
        </w:tc>
        <w:tc>
          <w:tcPr>
            <w:tcW w:w="805" w:type="dxa"/>
          </w:tcPr>
          <w:p w14:paraId="1F7F713E" w14:textId="77777777" w:rsidR="009E054F" w:rsidRPr="004C4F9C" w:rsidRDefault="009E054F">
            <w:pPr>
              <w:pStyle w:val="TAC"/>
              <w:rPr>
                <w:sz w:val="16"/>
                <w:szCs w:val="16"/>
              </w:rPr>
            </w:pPr>
          </w:p>
        </w:tc>
        <w:tc>
          <w:tcPr>
            <w:tcW w:w="805" w:type="dxa"/>
          </w:tcPr>
          <w:p w14:paraId="77282885" w14:textId="77777777" w:rsidR="009E054F" w:rsidRPr="004C4F9C" w:rsidRDefault="009E054F">
            <w:pPr>
              <w:pStyle w:val="TAC"/>
              <w:rPr>
                <w:sz w:val="16"/>
                <w:szCs w:val="16"/>
              </w:rPr>
            </w:pPr>
          </w:p>
        </w:tc>
        <w:tc>
          <w:tcPr>
            <w:tcW w:w="805" w:type="dxa"/>
          </w:tcPr>
          <w:p w14:paraId="5AA75DB7" w14:textId="77777777" w:rsidR="009E054F" w:rsidRPr="004C4F9C" w:rsidRDefault="009E054F">
            <w:pPr>
              <w:pStyle w:val="TAC"/>
              <w:rPr>
                <w:sz w:val="16"/>
                <w:szCs w:val="16"/>
              </w:rPr>
            </w:pPr>
          </w:p>
        </w:tc>
        <w:tc>
          <w:tcPr>
            <w:tcW w:w="805" w:type="dxa"/>
          </w:tcPr>
          <w:p w14:paraId="61C328CB" w14:textId="77777777" w:rsidR="009E054F" w:rsidRPr="004C4F9C" w:rsidRDefault="009E054F">
            <w:pPr>
              <w:pStyle w:val="TAC"/>
              <w:rPr>
                <w:sz w:val="16"/>
                <w:szCs w:val="16"/>
              </w:rPr>
            </w:pPr>
          </w:p>
        </w:tc>
        <w:tc>
          <w:tcPr>
            <w:tcW w:w="805" w:type="dxa"/>
          </w:tcPr>
          <w:p w14:paraId="1700E27E" w14:textId="77777777" w:rsidR="009E054F" w:rsidRPr="004C4F9C" w:rsidRDefault="009E054F">
            <w:pPr>
              <w:pStyle w:val="TAC"/>
              <w:rPr>
                <w:sz w:val="16"/>
                <w:szCs w:val="16"/>
              </w:rPr>
            </w:pPr>
          </w:p>
        </w:tc>
      </w:tr>
      <w:tr w:rsidR="009E054F" w:rsidRPr="004C4F9C" w14:paraId="25C5EA63" w14:textId="77777777">
        <w:trPr>
          <w:cantSplit/>
        </w:trPr>
        <w:tc>
          <w:tcPr>
            <w:tcW w:w="2913" w:type="dxa"/>
          </w:tcPr>
          <w:p w14:paraId="7CE51D24" w14:textId="77777777" w:rsidR="009E054F" w:rsidRPr="004C4F9C" w:rsidRDefault="009E054F">
            <w:pPr>
              <w:pStyle w:val="TAL"/>
              <w:rPr>
                <w:sz w:val="16"/>
                <w:szCs w:val="16"/>
              </w:rPr>
            </w:pPr>
            <w:r w:rsidRPr="004C4F9C">
              <w:rPr>
                <w:sz w:val="16"/>
                <w:szCs w:val="16"/>
              </w:rPr>
              <w:t>#28: QoS Flow Mapping Considering the PSI for Multiplexed Data Flows</w:t>
            </w:r>
          </w:p>
        </w:tc>
        <w:tc>
          <w:tcPr>
            <w:tcW w:w="806" w:type="dxa"/>
          </w:tcPr>
          <w:p w14:paraId="7C9BD819" w14:textId="77777777" w:rsidR="009E054F" w:rsidRPr="004C4F9C" w:rsidRDefault="009E054F">
            <w:pPr>
              <w:pStyle w:val="TAC"/>
              <w:rPr>
                <w:sz w:val="16"/>
                <w:szCs w:val="16"/>
              </w:rPr>
            </w:pPr>
          </w:p>
        </w:tc>
        <w:tc>
          <w:tcPr>
            <w:tcW w:w="806" w:type="dxa"/>
          </w:tcPr>
          <w:p w14:paraId="01BE3830" w14:textId="77777777" w:rsidR="009E054F" w:rsidRPr="004C4F9C" w:rsidRDefault="009E054F">
            <w:pPr>
              <w:pStyle w:val="TAC"/>
              <w:rPr>
                <w:sz w:val="16"/>
                <w:szCs w:val="16"/>
              </w:rPr>
            </w:pPr>
          </w:p>
        </w:tc>
        <w:tc>
          <w:tcPr>
            <w:tcW w:w="805" w:type="dxa"/>
          </w:tcPr>
          <w:p w14:paraId="797E3BB6" w14:textId="77777777" w:rsidR="009E054F" w:rsidRPr="004C4F9C" w:rsidRDefault="009E054F">
            <w:pPr>
              <w:pStyle w:val="TAC"/>
              <w:rPr>
                <w:sz w:val="16"/>
                <w:szCs w:val="16"/>
              </w:rPr>
            </w:pPr>
          </w:p>
        </w:tc>
        <w:tc>
          <w:tcPr>
            <w:tcW w:w="805" w:type="dxa"/>
          </w:tcPr>
          <w:p w14:paraId="7AC5B0BF" w14:textId="77777777" w:rsidR="009E054F" w:rsidRPr="004C4F9C" w:rsidRDefault="009E054F">
            <w:pPr>
              <w:pStyle w:val="TAC"/>
              <w:rPr>
                <w:sz w:val="16"/>
                <w:szCs w:val="16"/>
              </w:rPr>
            </w:pPr>
            <w:r w:rsidRPr="004C4F9C">
              <w:rPr>
                <w:sz w:val="16"/>
                <w:szCs w:val="16"/>
              </w:rPr>
              <w:t>X</w:t>
            </w:r>
          </w:p>
        </w:tc>
        <w:tc>
          <w:tcPr>
            <w:tcW w:w="805" w:type="dxa"/>
          </w:tcPr>
          <w:p w14:paraId="0D1A9B6E" w14:textId="77777777" w:rsidR="009E054F" w:rsidRPr="004C4F9C" w:rsidRDefault="009E054F">
            <w:pPr>
              <w:pStyle w:val="TAC"/>
              <w:rPr>
                <w:sz w:val="16"/>
                <w:szCs w:val="16"/>
              </w:rPr>
            </w:pPr>
          </w:p>
        </w:tc>
        <w:tc>
          <w:tcPr>
            <w:tcW w:w="805" w:type="dxa"/>
          </w:tcPr>
          <w:p w14:paraId="50C9912B" w14:textId="77777777" w:rsidR="009E054F" w:rsidRPr="004C4F9C" w:rsidRDefault="009E054F">
            <w:pPr>
              <w:pStyle w:val="TAC"/>
              <w:rPr>
                <w:sz w:val="16"/>
                <w:szCs w:val="16"/>
              </w:rPr>
            </w:pPr>
          </w:p>
        </w:tc>
        <w:tc>
          <w:tcPr>
            <w:tcW w:w="805" w:type="dxa"/>
          </w:tcPr>
          <w:p w14:paraId="5FD30007" w14:textId="77777777" w:rsidR="009E054F" w:rsidRPr="004C4F9C" w:rsidRDefault="009E054F">
            <w:pPr>
              <w:pStyle w:val="TAC"/>
              <w:rPr>
                <w:sz w:val="16"/>
                <w:szCs w:val="16"/>
              </w:rPr>
            </w:pPr>
          </w:p>
        </w:tc>
        <w:tc>
          <w:tcPr>
            <w:tcW w:w="805" w:type="dxa"/>
          </w:tcPr>
          <w:p w14:paraId="3CB4EB7A" w14:textId="77777777" w:rsidR="009E054F" w:rsidRPr="004C4F9C" w:rsidRDefault="009E054F">
            <w:pPr>
              <w:pStyle w:val="TAC"/>
              <w:rPr>
                <w:sz w:val="16"/>
                <w:szCs w:val="16"/>
              </w:rPr>
            </w:pPr>
          </w:p>
        </w:tc>
        <w:tc>
          <w:tcPr>
            <w:tcW w:w="805" w:type="dxa"/>
          </w:tcPr>
          <w:p w14:paraId="03BA867C" w14:textId="77777777" w:rsidR="009E054F" w:rsidRPr="004C4F9C" w:rsidRDefault="009E054F">
            <w:pPr>
              <w:pStyle w:val="TAC"/>
              <w:rPr>
                <w:sz w:val="16"/>
                <w:szCs w:val="16"/>
              </w:rPr>
            </w:pPr>
          </w:p>
        </w:tc>
      </w:tr>
      <w:tr w:rsidR="009E054F" w:rsidRPr="004C4F9C" w14:paraId="5691E8B0" w14:textId="77777777">
        <w:trPr>
          <w:cantSplit/>
        </w:trPr>
        <w:tc>
          <w:tcPr>
            <w:tcW w:w="2913" w:type="dxa"/>
          </w:tcPr>
          <w:p w14:paraId="34BD994E" w14:textId="77777777" w:rsidR="009E054F" w:rsidRPr="004C4F9C" w:rsidRDefault="009E054F">
            <w:pPr>
              <w:pStyle w:val="TAL"/>
              <w:rPr>
                <w:sz w:val="16"/>
                <w:szCs w:val="16"/>
              </w:rPr>
            </w:pPr>
            <w:r w:rsidRPr="004C4F9C">
              <w:rPr>
                <w:sz w:val="16"/>
                <w:szCs w:val="16"/>
              </w:rPr>
              <w:t>#29: Support for multiplexed media traffic using RTP header inspection</w:t>
            </w:r>
          </w:p>
        </w:tc>
        <w:tc>
          <w:tcPr>
            <w:tcW w:w="806" w:type="dxa"/>
          </w:tcPr>
          <w:p w14:paraId="68AF07CC" w14:textId="77777777" w:rsidR="009E054F" w:rsidRPr="004C4F9C" w:rsidRDefault="009E054F">
            <w:pPr>
              <w:pStyle w:val="TAC"/>
              <w:rPr>
                <w:sz w:val="16"/>
                <w:szCs w:val="16"/>
              </w:rPr>
            </w:pPr>
          </w:p>
        </w:tc>
        <w:tc>
          <w:tcPr>
            <w:tcW w:w="806" w:type="dxa"/>
          </w:tcPr>
          <w:p w14:paraId="1DCAFB5F" w14:textId="77777777" w:rsidR="009E054F" w:rsidRPr="004C4F9C" w:rsidRDefault="009E054F">
            <w:pPr>
              <w:pStyle w:val="TAC"/>
              <w:rPr>
                <w:sz w:val="16"/>
                <w:szCs w:val="16"/>
              </w:rPr>
            </w:pPr>
          </w:p>
        </w:tc>
        <w:tc>
          <w:tcPr>
            <w:tcW w:w="805" w:type="dxa"/>
          </w:tcPr>
          <w:p w14:paraId="0F1A3253" w14:textId="77777777" w:rsidR="009E054F" w:rsidRPr="004C4F9C" w:rsidRDefault="009E054F">
            <w:pPr>
              <w:pStyle w:val="TAC"/>
              <w:rPr>
                <w:sz w:val="16"/>
                <w:szCs w:val="16"/>
              </w:rPr>
            </w:pPr>
          </w:p>
        </w:tc>
        <w:tc>
          <w:tcPr>
            <w:tcW w:w="805" w:type="dxa"/>
          </w:tcPr>
          <w:p w14:paraId="7B094036" w14:textId="77777777" w:rsidR="009E054F" w:rsidRPr="004C4F9C" w:rsidRDefault="009E054F">
            <w:pPr>
              <w:pStyle w:val="TAC"/>
              <w:rPr>
                <w:sz w:val="16"/>
                <w:szCs w:val="16"/>
              </w:rPr>
            </w:pPr>
            <w:r w:rsidRPr="004C4F9C">
              <w:rPr>
                <w:sz w:val="16"/>
                <w:szCs w:val="16"/>
              </w:rPr>
              <w:t>X</w:t>
            </w:r>
          </w:p>
        </w:tc>
        <w:tc>
          <w:tcPr>
            <w:tcW w:w="805" w:type="dxa"/>
          </w:tcPr>
          <w:p w14:paraId="2CF16250" w14:textId="77777777" w:rsidR="009E054F" w:rsidRPr="004C4F9C" w:rsidRDefault="009E054F">
            <w:pPr>
              <w:pStyle w:val="TAC"/>
              <w:rPr>
                <w:sz w:val="16"/>
                <w:szCs w:val="16"/>
              </w:rPr>
            </w:pPr>
          </w:p>
        </w:tc>
        <w:tc>
          <w:tcPr>
            <w:tcW w:w="805" w:type="dxa"/>
          </w:tcPr>
          <w:p w14:paraId="435552EE" w14:textId="77777777" w:rsidR="009E054F" w:rsidRPr="004C4F9C" w:rsidRDefault="009E054F">
            <w:pPr>
              <w:pStyle w:val="TAC"/>
              <w:rPr>
                <w:sz w:val="16"/>
                <w:szCs w:val="16"/>
              </w:rPr>
            </w:pPr>
          </w:p>
        </w:tc>
        <w:tc>
          <w:tcPr>
            <w:tcW w:w="805" w:type="dxa"/>
          </w:tcPr>
          <w:p w14:paraId="3B5B5352" w14:textId="77777777" w:rsidR="009E054F" w:rsidRPr="004C4F9C" w:rsidRDefault="009E054F">
            <w:pPr>
              <w:pStyle w:val="TAC"/>
              <w:rPr>
                <w:sz w:val="16"/>
                <w:szCs w:val="16"/>
              </w:rPr>
            </w:pPr>
          </w:p>
        </w:tc>
        <w:tc>
          <w:tcPr>
            <w:tcW w:w="805" w:type="dxa"/>
          </w:tcPr>
          <w:p w14:paraId="399848FB" w14:textId="77777777" w:rsidR="009E054F" w:rsidRPr="004C4F9C" w:rsidRDefault="009E054F">
            <w:pPr>
              <w:pStyle w:val="TAC"/>
              <w:rPr>
                <w:sz w:val="16"/>
                <w:szCs w:val="16"/>
              </w:rPr>
            </w:pPr>
          </w:p>
        </w:tc>
        <w:tc>
          <w:tcPr>
            <w:tcW w:w="805" w:type="dxa"/>
          </w:tcPr>
          <w:p w14:paraId="22349702" w14:textId="77777777" w:rsidR="009E054F" w:rsidRPr="004C4F9C" w:rsidRDefault="009E054F">
            <w:pPr>
              <w:pStyle w:val="TAC"/>
              <w:rPr>
                <w:sz w:val="16"/>
                <w:szCs w:val="16"/>
              </w:rPr>
            </w:pPr>
          </w:p>
        </w:tc>
      </w:tr>
      <w:tr w:rsidR="009E054F" w:rsidRPr="004C4F9C" w14:paraId="26134AFA" w14:textId="77777777">
        <w:trPr>
          <w:cantSplit/>
        </w:trPr>
        <w:tc>
          <w:tcPr>
            <w:tcW w:w="2913" w:type="dxa"/>
          </w:tcPr>
          <w:p w14:paraId="36989449" w14:textId="77777777" w:rsidR="009E054F" w:rsidRPr="004C4F9C" w:rsidRDefault="009E054F">
            <w:pPr>
              <w:pStyle w:val="TAL"/>
              <w:rPr>
                <w:sz w:val="16"/>
                <w:szCs w:val="16"/>
              </w:rPr>
            </w:pPr>
            <w:r w:rsidRPr="004C4F9C">
              <w:rPr>
                <w:sz w:val="16"/>
                <w:szCs w:val="16"/>
              </w:rPr>
              <w:t>#30: Support of dynamic change of traffic burst size</w:t>
            </w:r>
          </w:p>
        </w:tc>
        <w:tc>
          <w:tcPr>
            <w:tcW w:w="806" w:type="dxa"/>
          </w:tcPr>
          <w:p w14:paraId="167D8106" w14:textId="77777777" w:rsidR="009E054F" w:rsidRPr="004C4F9C" w:rsidRDefault="009E054F">
            <w:pPr>
              <w:pStyle w:val="TAC"/>
              <w:rPr>
                <w:sz w:val="16"/>
                <w:szCs w:val="16"/>
              </w:rPr>
            </w:pPr>
          </w:p>
        </w:tc>
        <w:tc>
          <w:tcPr>
            <w:tcW w:w="806" w:type="dxa"/>
          </w:tcPr>
          <w:p w14:paraId="67CB881D" w14:textId="77777777" w:rsidR="009E054F" w:rsidRPr="004C4F9C" w:rsidRDefault="009E054F">
            <w:pPr>
              <w:pStyle w:val="TAC"/>
              <w:rPr>
                <w:sz w:val="16"/>
                <w:szCs w:val="16"/>
              </w:rPr>
            </w:pPr>
          </w:p>
        </w:tc>
        <w:tc>
          <w:tcPr>
            <w:tcW w:w="805" w:type="dxa"/>
          </w:tcPr>
          <w:p w14:paraId="06319E93" w14:textId="77777777" w:rsidR="009E054F" w:rsidRPr="004C4F9C" w:rsidRDefault="009E054F">
            <w:pPr>
              <w:pStyle w:val="TAC"/>
              <w:rPr>
                <w:sz w:val="16"/>
                <w:szCs w:val="16"/>
              </w:rPr>
            </w:pPr>
          </w:p>
        </w:tc>
        <w:tc>
          <w:tcPr>
            <w:tcW w:w="805" w:type="dxa"/>
          </w:tcPr>
          <w:p w14:paraId="389D1F4E" w14:textId="77777777" w:rsidR="009E054F" w:rsidRPr="004C4F9C" w:rsidRDefault="009E054F">
            <w:pPr>
              <w:pStyle w:val="TAC"/>
              <w:rPr>
                <w:sz w:val="16"/>
                <w:szCs w:val="16"/>
              </w:rPr>
            </w:pPr>
          </w:p>
        </w:tc>
        <w:tc>
          <w:tcPr>
            <w:tcW w:w="805" w:type="dxa"/>
          </w:tcPr>
          <w:p w14:paraId="7EC6CC1F" w14:textId="77777777" w:rsidR="009E054F" w:rsidRPr="004C4F9C" w:rsidRDefault="009E054F">
            <w:pPr>
              <w:pStyle w:val="TAC"/>
              <w:rPr>
                <w:sz w:val="16"/>
                <w:szCs w:val="16"/>
              </w:rPr>
            </w:pPr>
            <w:r w:rsidRPr="004C4F9C">
              <w:rPr>
                <w:sz w:val="16"/>
                <w:szCs w:val="16"/>
              </w:rPr>
              <w:t>X</w:t>
            </w:r>
          </w:p>
        </w:tc>
        <w:tc>
          <w:tcPr>
            <w:tcW w:w="805" w:type="dxa"/>
          </w:tcPr>
          <w:p w14:paraId="2B91CAD5" w14:textId="77777777" w:rsidR="009E054F" w:rsidRPr="004C4F9C" w:rsidRDefault="009E054F">
            <w:pPr>
              <w:pStyle w:val="TAC"/>
              <w:rPr>
                <w:sz w:val="16"/>
                <w:szCs w:val="16"/>
              </w:rPr>
            </w:pPr>
          </w:p>
        </w:tc>
        <w:tc>
          <w:tcPr>
            <w:tcW w:w="805" w:type="dxa"/>
          </w:tcPr>
          <w:p w14:paraId="131F13BD" w14:textId="77777777" w:rsidR="009E054F" w:rsidRPr="004C4F9C" w:rsidRDefault="009E054F">
            <w:pPr>
              <w:pStyle w:val="TAC"/>
              <w:rPr>
                <w:sz w:val="16"/>
                <w:szCs w:val="16"/>
              </w:rPr>
            </w:pPr>
          </w:p>
        </w:tc>
        <w:tc>
          <w:tcPr>
            <w:tcW w:w="805" w:type="dxa"/>
          </w:tcPr>
          <w:p w14:paraId="2A4502A4" w14:textId="77777777" w:rsidR="009E054F" w:rsidRPr="004C4F9C" w:rsidRDefault="009E054F">
            <w:pPr>
              <w:pStyle w:val="TAC"/>
              <w:rPr>
                <w:sz w:val="16"/>
                <w:szCs w:val="16"/>
              </w:rPr>
            </w:pPr>
          </w:p>
        </w:tc>
        <w:tc>
          <w:tcPr>
            <w:tcW w:w="805" w:type="dxa"/>
          </w:tcPr>
          <w:p w14:paraId="34832445" w14:textId="77777777" w:rsidR="009E054F" w:rsidRPr="004C4F9C" w:rsidRDefault="009E054F">
            <w:pPr>
              <w:pStyle w:val="TAC"/>
              <w:rPr>
                <w:sz w:val="16"/>
                <w:szCs w:val="16"/>
              </w:rPr>
            </w:pPr>
          </w:p>
        </w:tc>
      </w:tr>
      <w:tr w:rsidR="00121DE1" w:rsidRPr="004C4F9C" w14:paraId="4D822577" w14:textId="77777777">
        <w:trPr>
          <w:cantSplit/>
        </w:trPr>
        <w:tc>
          <w:tcPr>
            <w:tcW w:w="2913" w:type="dxa"/>
          </w:tcPr>
          <w:p w14:paraId="6B6D6113" w14:textId="0EAD10E8" w:rsidR="00121DE1" w:rsidRPr="004C4F9C" w:rsidRDefault="00121DE1" w:rsidP="00121DE1">
            <w:pPr>
              <w:pStyle w:val="TAL"/>
              <w:rPr>
                <w:sz w:val="16"/>
                <w:szCs w:val="16"/>
              </w:rPr>
            </w:pPr>
            <w:ins w:id="46" w:author="Ericsson (M.Mas) _ v2" w:date="2024-04-05T12:31:00Z">
              <w:r w:rsidRPr="003D3AFF">
                <w:rPr>
                  <w:sz w:val="16"/>
                  <w:szCs w:val="16"/>
                </w:rPr>
                <w:t>#</w:t>
              </w:r>
              <w:r>
                <w:rPr>
                  <w:sz w:val="16"/>
                  <w:szCs w:val="16"/>
                </w:rPr>
                <w:t>n</w:t>
              </w:r>
              <w:r w:rsidRPr="003D3AFF">
                <w:rPr>
                  <w:sz w:val="16"/>
                  <w:szCs w:val="16"/>
                </w:rPr>
                <w:t>:</w:t>
              </w:r>
              <w:r>
                <w:rPr>
                  <w:sz w:val="16"/>
                  <w:szCs w:val="16"/>
                </w:rPr>
                <w:t xml:space="preserve"> MP-QUIC for stream multiplexing and </w:t>
              </w:r>
              <w:r w:rsidRPr="00F94D09">
                <w:rPr>
                  <w:rFonts w:eastAsia="DengXian"/>
                  <w:sz w:val="16"/>
                  <w:szCs w:val="16"/>
                </w:rPr>
                <w:t xml:space="preserve">UE in-band assistance for </w:t>
              </w:r>
              <w:r>
                <w:rPr>
                  <w:rFonts w:eastAsia="DengXian"/>
                  <w:sz w:val="16"/>
                  <w:szCs w:val="16"/>
                </w:rPr>
                <w:t xml:space="preserve">traffic </w:t>
              </w:r>
              <w:r w:rsidRPr="00F94D09">
                <w:rPr>
                  <w:rFonts w:eastAsia="DengXian"/>
                  <w:sz w:val="16"/>
                  <w:szCs w:val="16"/>
                </w:rPr>
                <w:t>differentiation</w:t>
              </w:r>
            </w:ins>
          </w:p>
        </w:tc>
        <w:tc>
          <w:tcPr>
            <w:tcW w:w="806" w:type="dxa"/>
          </w:tcPr>
          <w:p w14:paraId="5E32174D" w14:textId="77777777" w:rsidR="00121DE1" w:rsidRPr="004C4F9C" w:rsidRDefault="00121DE1" w:rsidP="00121DE1">
            <w:pPr>
              <w:pStyle w:val="TAC"/>
              <w:rPr>
                <w:sz w:val="16"/>
                <w:szCs w:val="16"/>
              </w:rPr>
            </w:pPr>
          </w:p>
        </w:tc>
        <w:tc>
          <w:tcPr>
            <w:tcW w:w="806" w:type="dxa"/>
          </w:tcPr>
          <w:p w14:paraId="42B4D97C" w14:textId="0F9E4AA8" w:rsidR="00121DE1" w:rsidRPr="004C4F9C" w:rsidRDefault="00121DE1" w:rsidP="00121DE1">
            <w:pPr>
              <w:pStyle w:val="TAC"/>
              <w:rPr>
                <w:sz w:val="16"/>
                <w:szCs w:val="16"/>
              </w:rPr>
            </w:pPr>
          </w:p>
        </w:tc>
        <w:tc>
          <w:tcPr>
            <w:tcW w:w="805" w:type="dxa"/>
          </w:tcPr>
          <w:p w14:paraId="2F085532" w14:textId="77777777" w:rsidR="00121DE1" w:rsidRPr="004C4F9C" w:rsidRDefault="00121DE1" w:rsidP="00121DE1">
            <w:pPr>
              <w:pStyle w:val="TAC"/>
              <w:rPr>
                <w:sz w:val="16"/>
                <w:szCs w:val="16"/>
              </w:rPr>
            </w:pPr>
          </w:p>
        </w:tc>
        <w:tc>
          <w:tcPr>
            <w:tcW w:w="805" w:type="dxa"/>
          </w:tcPr>
          <w:p w14:paraId="6DB92F43" w14:textId="3B788206" w:rsidR="00121DE1" w:rsidRPr="004C4F9C" w:rsidRDefault="00121DE1" w:rsidP="00121DE1">
            <w:pPr>
              <w:pStyle w:val="TAC"/>
              <w:rPr>
                <w:sz w:val="16"/>
                <w:szCs w:val="16"/>
              </w:rPr>
            </w:pPr>
            <w:ins w:id="47" w:author="Ericsson (M.Mas)" w:date="2024-03-23T08:06:00Z">
              <w:r>
                <w:rPr>
                  <w:sz w:val="16"/>
                  <w:szCs w:val="16"/>
                </w:rPr>
                <w:t>X</w:t>
              </w:r>
            </w:ins>
          </w:p>
        </w:tc>
        <w:tc>
          <w:tcPr>
            <w:tcW w:w="805" w:type="dxa"/>
          </w:tcPr>
          <w:p w14:paraId="7456FDD8" w14:textId="77777777" w:rsidR="00121DE1" w:rsidRPr="004C4F9C" w:rsidRDefault="00121DE1" w:rsidP="00121DE1">
            <w:pPr>
              <w:pStyle w:val="TAC"/>
              <w:rPr>
                <w:sz w:val="16"/>
                <w:szCs w:val="16"/>
              </w:rPr>
            </w:pPr>
          </w:p>
        </w:tc>
        <w:tc>
          <w:tcPr>
            <w:tcW w:w="805" w:type="dxa"/>
          </w:tcPr>
          <w:p w14:paraId="485545DF" w14:textId="77777777" w:rsidR="00121DE1" w:rsidRPr="004C4F9C" w:rsidRDefault="00121DE1" w:rsidP="00121DE1">
            <w:pPr>
              <w:pStyle w:val="TAC"/>
              <w:rPr>
                <w:sz w:val="16"/>
                <w:szCs w:val="16"/>
              </w:rPr>
            </w:pPr>
          </w:p>
        </w:tc>
        <w:tc>
          <w:tcPr>
            <w:tcW w:w="805" w:type="dxa"/>
          </w:tcPr>
          <w:p w14:paraId="0A666657" w14:textId="77777777" w:rsidR="00121DE1" w:rsidRPr="004C4F9C" w:rsidRDefault="00121DE1" w:rsidP="00121DE1">
            <w:pPr>
              <w:pStyle w:val="TAC"/>
              <w:rPr>
                <w:sz w:val="16"/>
                <w:szCs w:val="16"/>
              </w:rPr>
            </w:pPr>
          </w:p>
        </w:tc>
        <w:tc>
          <w:tcPr>
            <w:tcW w:w="805" w:type="dxa"/>
          </w:tcPr>
          <w:p w14:paraId="1570C16B" w14:textId="77777777" w:rsidR="00121DE1" w:rsidRPr="004C4F9C" w:rsidRDefault="00121DE1" w:rsidP="00121DE1">
            <w:pPr>
              <w:pStyle w:val="TAC"/>
              <w:rPr>
                <w:sz w:val="16"/>
                <w:szCs w:val="16"/>
              </w:rPr>
            </w:pPr>
          </w:p>
        </w:tc>
        <w:tc>
          <w:tcPr>
            <w:tcW w:w="805" w:type="dxa"/>
          </w:tcPr>
          <w:p w14:paraId="21B8E6FC" w14:textId="77777777" w:rsidR="00121DE1" w:rsidRPr="004C4F9C" w:rsidRDefault="00121DE1" w:rsidP="00121DE1">
            <w:pPr>
              <w:pStyle w:val="TAC"/>
              <w:rPr>
                <w:sz w:val="16"/>
                <w:szCs w:val="16"/>
              </w:rPr>
            </w:pPr>
          </w:p>
        </w:tc>
      </w:tr>
    </w:tbl>
    <w:p w14:paraId="39D43E63" w14:textId="77777777" w:rsidR="009E054F" w:rsidRDefault="009E054F" w:rsidP="00516B39">
      <w:pPr>
        <w:pStyle w:val="TH"/>
      </w:pPr>
    </w:p>
    <w:p w14:paraId="012661BF" w14:textId="77777777" w:rsidR="009E054F" w:rsidRDefault="009E054F" w:rsidP="00516B39">
      <w:pPr>
        <w:pStyle w:val="TH"/>
      </w:pPr>
    </w:p>
    <w:p w14:paraId="67BBBA6D" w14:textId="77777777" w:rsidR="009E054F" w:rsidRPr="00822E86" w:rsidRDefault="009E054F" w:rsidP="00516B39">
      <w:pPr>
        <w:pStyle w:val="TH"/>
      </w:pPr>
    </w:p>
    <w:p w14:paraId="20308714" w14:textId="77777777" w:rsidR="0020108B" w:rsidRDefault="0020108B" w:rsidP="0060584D">
      <w:pPr>
        <w:rPr>
          <w:color w:val="FF0000"/>
          <w:sz w:val="40"/>
        </w:rPr>
      </w:pPr>
    </w:p>
    <w:p w14:paraId="64C10322" w14:textId="08188708" w:rsidR="005D4E7D" w:rsidRDefault="005D4E7D" w:rsidP="005D4E7D">
      <w:pPr>
        <w:jc w:val="center"/>
        <w:rPr>
          <w:color w:val="FF0000"/>
          <w:sz w:val="40"/>
        </w:rPr>
      </w:pPr>
      <w:r w:rsidRPr="00EC5C31">
        <w:rPr>
          <w:color w:val="FF0000"/>
          <w:sz w:val="40"/>
        </w:rPr>
        <w:t xml:space="preserve">*** </w:t>
      </w:r>
      <w:r w:rsidR="00962FE4">
        <w:rPr>
          <w:color w:val="FF0000"/>
          <w:sz w:val="40"/>
        </w:rPr>
        <w:t>End</w:t>
      </w:r>
      <w:r w:rsidR="00D12EB3">
        <w:rPr>
          <w:color w:val="FF0000"/>
          <w:sz w:val="40"/>
        </w:rPr>
        <w:t xml:space="preserve"> change</w:t>
      </w:r>
      <w:r w:rsidR="00900A6F">
        <w:rPr>
          <w:color w:val="FF0000"/>
          <w:sz w:val="40"/>
        </w:rPr>
        <w:t xml:space="preserve"> </w:t>
      </w:r>
      <w:r w:rsidRPr="00EC5C31">
        <w:rPr>
          <w:color w:val="FF0000"/>
          <w:sz w:val="40"/>
        </w:rPr>
        <w:t>***</w:t>
      </w:r>
    </w:p>
    <w:p w14:paraId="09490AC7" w14:textId="77777777" w:rsidR="00962FE4" w:rsidRDefault="00962FE4" w:rsidP="00962FE4">
      <w:pPr>
        <w:jc w:val="center"/>
        <w:rPr>
          <w:color w:val="FF0000"/>
          <w:sz w:val="40"/>
        </w:rPr>
      </w:pPr>
      <w:r w:rsidRPr="00EC5C31">
        <w:rPr>
          <w:color w:val="FF0000"/>
          <w:sz w:val="40"/>
        </w:rPr>
        <w:t xml:space="preserve">*** </w:t>
      </w:r>
      <w:r>
        <w:rPr>
          <w:color w:val="FF0000"/>
          <w:sz w:val="40"/>
        </w:rPr>
        <w:t xml:space="preserve">Next change (all new text) </w:t>
      </w:r>
      <w:r w:rsidRPr="00EC5C31">
        <w:rPr>
          <w:color w:val="FF0000"/>
          <w:sz w:val="40"/>
        </w:rPr>
        <w:t>***</w:t>
      </w:r>
    </w:p>
    <w:p w14:paraId="7CE180E6" w14:textId="77777777" w:rsidR="00962FE4" w:rsidRDefault="00962FE4" w:rsidP="005D4E7D">
      <w:pPr>
        <w:jc w:val="center"/>
        <w:rPr>
          <w:color w:val="FF0000"/>
          <w:sz w:val="40"/>
        </w:rPr>
      </w:pPr>
    </w:p>
    <w:p w14:paraId="070B4D92" w14:textId="176D47ED" w:rsidR="0085262D" w:rsidRPr="00822E86" w:rsidRDefault="00AF447F" w:rsidP="00AF447F">
      <w:pPr>
        <w:pStyle w:val="Heading2"/>
        <w:rPr>
          <w:rFonts w:eastAsia="DengXian"/>
        </w:rPr>
      </w:pPr>
      <w:bookmarkStart w:id="48" w:name="_Toc500949097"/>
      <w:bookmarkStart w:id="49" w:name="_Toc92875660"/>
      <w:bookmarkStart w:id="50" w:name="_Toc93070684"/>
      <w:bookmarkStart w:id="51" w:name="_Toc148498832"/>
      <w:r>
        <w:t xml:space="preserve">Annex </w:t>
      </w:r>
      <w:r w:rsidR="00BE5A51">
        <w:t>X</w:t>
      </w:r>
      <w:r>
        <w:t>:</w:t>
      </w:r>
      <w:r w:rsidRPr="003D4ABF">
        <w:br/>
      </w:r>
      <w:bookmarkEnd w:id="1"/>
      <w:bookmarkEnd w:id="48"/>
      <w:bookmarkEnd w:id="49"/>
      <w:bookmarkEnd w:id="50"/>
      <w:bookmarkEnd w:id="51"/>
    </w:p>
    <w:p w14:paraId="4002D7AC" w14:textId="5E825A81" w:rsidR="00FE63F3" w:rsidRDefault="007C27A6" w:rsidP="00EA29B4">
      <w:pPr>
        <w:pStyle w:val="CRCoverPage"/>
        <w:spacing w:after="0"/>
        <w:rPr>
          <w:rFonts w:ascii="Times New Roman" w:hAnsi="Times New Roman"/>
        </w:rPr>
      </w:pPr>
      <w:bookmarkStart w:id="52" w:name="_Toc500949101"/>
      <w:bookmarkStart w:id="53" w:name="_Toc92875663"/>
      <w:bookmarkStart w:id="54" w:name="_Toc93070687"/>
      <w:r w:rsidRPr="007C27A6">
        <w:rPr>
          <w:rFonts w:ascii="Times New Roman" w:hAnsi="Times New Roman"/>
        </w:rPr>
        <w:t>XR and interactive media services are likely to send data traffic of different media components and with different QoS requirements</w:t>
      </w:r>
      <w:r w:rsidR="000A1588">
        <w:rPr>
          <w:rFonts w:ascii="Times New Roman" w:hAnsi="Times New Roman"/>
        </w:rPr>
        <w:t xml:space="preserve">. </w:t>
      </w:r>
      <w:r w:rsidR="00296C6F" w:rsidRPr="00CE00DC">
        <w:rPr>
          <w:rFonts w:ascii="Times New Roman" w:hAnsi="Times New Roman"/>
        </w:rPr>
        <w:t>A</w:t>
      </w:r>
      <w:r w:rsidRPr="00CE00DC">
        <w:rPr>
          <w:rFonts w:ascii="Times New Roman" w:hAnsi="Times New Roman"/>
        </w:rPr>
        <w:t xml:space="preserve">pplications send </w:t>
      </w:r>
      <w:r w:rsidR="00200A22" w:rsidRPr="00CE00DC">
        <w:rPr>
          <w:rFonts w:ascii="Times New Roman" w:hAnsi="Times New Roman"/>
        </w:rPr>
        <w:t>s</w:t>
      </w:r>
      <w:r w:rsidR="001F4B97" w:rsidRPr="007C27A6">
        <w:rPr>
          <w:rFonts w:ascii="Times New Roman" w:hAnsi="Times New Roman"/>
        </w:rPr>
        <w:t xml:space="preserve">everal media streams </w:t>
      </w:r>
      <w:r w:rsidR="00200A22" w:rsidRPr="00CE00DC">
        <w:rPr>
          <w:rFonts w:ascii="Times New Roman" w:hAnsi="Times New Roman"/>
        </w:rPr>
        <w:t>multiplexed</w:t>
      </w:r>
      <w:r w:rsidR="009342BD">
        <w:rPr>
          <w:rFonts w:ascii="Times New Roman" w:hAnsi="Times New Roman"/>
        </w:rPr>
        <w:t xml:space="preserve"> in a single </w:t>
      </w:r>
      <w:r w:rsidR="0097173E">
        <w:rPr>
          <w:rFonts w:ascii="Times New Roman" w:hAnsi="Times New Roman"/>
        </w:rPr>
        <w:t xml:space="preserve">transport </w:t>
      </w:r>
      <w:r w:rsidR="009342BD">
        <w:rPr>
          <w:rFonts w:ascii="Times New Roman" w:hAnsi="Times New Roman"/>
        </w:rPr>
        <w:t>connection</w:t>
      </w:r>
      <w:r w:rsidR="000E089E">
        <w:rPr>
          <w:rFonts w:ascii="Times New Roman" w:hAnsi="Times New Roman"/>
        </w:rPr>
        <w:t xml:space="preserve"> </w:t>
      </w:r>
      <w:proofErr w:type="gramStart"/>
      <w:r w:rsidR="00EA29B4">
        <w:rPr>
          <w:rFonts w:ascii="Times New Roman" w:hAnsi="Times New Roman"/>
        </w:rPr>
        <w:t>e.g.</w:t>
      </w:r>
      <w:proofErr w:type="gramEnd"/>
      <w:r w:rsidR="00EA29B4">
        <w:rPr>
          <w:rFonts w:ascii="Times New Roman" w:hAnsi="Times New Roman"/>
        </w:rPr>
        <w:t xml:space="preserve"> </w:t>
      </w:r>
      <w:r w:rsidR="00700816">
        <w:rPr>
          <w:rFonts w:ascii="Times New Roman" w:hAnsi="Times New Roman"/>
        </w:rPr>
        <w:t>to</w:t>
      </w:r>
      <w:r w:rsidRPr="00CE00DC">
        <w:rPr>
          <w:rFonts w:ascii="Times New Roman" w:hAnsi="Times New Roman"/>
        </w:rPr>
        <w:t xml:space="preserve"> guarantee that when traffic is traversing load balancers </w:t>
      </w:r>
      <w:r w:rsidR="002F35D8" w:rsidRPr="00CE00DC">
        <w:rPr>
          <w:rFonts w:ascii="Times New Roman" w:hAnsi="Times New Roman"/>
        </w:rPr>
        <w:t>the</w:t>
      </w:r>
      <w:r w:rsidRPr="00CE00DC">
        <w:rPr>
          <w:rFonts w:ascii="Times New Roman" w:hAnsi="Times New Roman"/>
        </w:rPr>
        <w:t xml:space="preserve"> traffic</w:t>
      </w:r>
      <w:r w:rsidR="002F35D8" w:rsidRPr="00CE00DC">
        <w:rPr>
          <w:rFonts w:ascii="Times New Roman" w:hAnsi="Times New Roman"/>
        </w:rPr>
        <w:t xml:space="preserve"> of </w:t>
      </w:r>
      <w:r w:rsidR="0029289E">
        <w:rPr>
          <w:rFonts w:ascii="Times New Roman" w:hAnsi="Times New Roman"/>
        </w:rPr>
        <w:t>a</w:t>
      </w:r>
      <w:r w:rsidR="002F35D8" w:rsidRPr="00CE00DC">
        <w:rPr>
          <w:rFonts w:ascii="Times New Roman" w:hAnsi="Times New Roman"/>
        </w:rPr>
        <w:t xml:space="preserve"> user service session</w:t>
      </w:r>
      <w:r w:rsidRPr="00CE00DC">
        <w:rPr>
          <w:rFonts w:ascii="Times New Roman" w:hAnsi="Times New Roman"/>
        </w:rPr>
        <w:t xml:space="preserve"> is </w:t>
      </w:r>
      <w:r w:rsidR="0029289E">
        <w:rPr>
          <w:rFonts w:ascii="Times New Roman" w:hAnsi="Times New Roman"/>
        </w:rPr>
        <w:t xml:space="preserve">all steered to be </w:t>
      </w:r>
      <w:r w:rsidRPr="00CE00DC">
        <w:rPr>
          <w:rFonts w:ascii="Times New Roman" w:hAnsi="Times New Roman"/>
        </w:rPr>
        <w:t>s</w:t>
      </w:r>
      <w:r w:rsidR="002F35D8" w:rsidRPr="00CE00DC">
        <w:rPr>
          <w:rFonts w:ascii="Times New Roman" w:hAnsi="Times New Roman"/>
        </w:rPr>
        <w:t xml:space="preserve">erved by </w:t>
      </w:r>
      <w:r w:rsidR="00BB53F1">
        <w:rPr>
          <w:rFonts w:ascii="Times New Roman" w:hAnsi="Times New Roman"/>
        </w:rPr>
        <w:t xml:space="preserve">the </w:t>
      </w:r>
      <w:r w:rsidR="002F35D8" w:rsidRPr="00CE00DC">
        <w:rPr>
          <w:rFonts w:ascii="Times New Roman" w:hAnsi="Times New Roman"/>
        </w:rPr>
        <w:t>same</w:t>
      </w:r>
      <w:r w:rsidRPr="00CE00DC">
        <w:rPr>
          <w:rFonts w:ascii="Times New Roman" w:hAnsi="Times New Roman"/>
        </w:rPr>
        <w:t xml:space="preserve"> server instance</w:t>
      </w:r>
      <w:r w:rsidR="002F35D8" w:rsidRPr="00CE00DC">
        <w:rPr>
          <w:rFonts w:ascii="Times New Roman" w:hAnsi="Times New Roman"/>
        </w:rPr>
        <w:t>(s)</w:t>
      </w:r>
      <w:r w:rsidRPr="00CE00DC">
        <w:rPr>
          <w:rFonts w:ascii="Times New Roman" w:hAnsi="Times New Roman"/>
        </w:rPr>
        <w:t xml:space="preserve">. </w:t>
      </w:r>
    </w:p>
    <w:p w14:paraId="0BB27243" w14:textId="77777777" w:rsidR="002629AF" w:rsidRDefault="002629AF" w:rsidP="00EA29B4">
      <w:pPr>
        <w:pStyle w:val="CRCoverPage"/>
        <w:spacing w:after="0"/>
      </w:pPr>
    </w:p>
    <w:p w14:paraId="5824A102" w14:textId="201BDF1B" w:rsidR="005C32F6" w:rsidRPr="001204E1" w:rsidRDefault="00ED374F" w:rsidP="00712D30">
      <w:r w:rsidRPr="003C30AF">
        <w:rPr>
          <w:lang w:eastAsia="zh-CN"/>
        </w:rPr>
        <w:t>XR service</w:t>
      </w:r>
      <w:r>
        <w:rPr>
          <w:lang w:eastAsia="zh-CN"/>
        </w:rPr>
        <w:t xml:space="preserve"> delivery can use QUIC </w:t>
      </w:r>
      <w:r w:rsidR="008139A0">
        <w:rPr>
          <w:lang w:eastAsia="zh-CN"/>
        </w:rPr>
        <w:t xml:space="preserve">as </w:t>
      </w:r>
      <w:r>
        <w:rPr>
          <w:lang w:eastAsia="zh-CN"/>
        </w:rPr>
        <w:t>transport protocol</w:t>
      </w:r>
      <w:r w:rsidR="00053C37">
        <w:rPr>
          <w:lang w:eastAsia="zh-CN"/>
        </w:rPr>
        <w:t xml:space="preserve"> (</w:t>
      </w:r>
      <w:r>
        <w:rPr>
          <w:lang w:eastAsia="zh-CN"/>
        </w:rPr>
        <w:t xml:space="preserve">RTP over QUIC, media over QUIC or any other application protocol carried over </w:t>
      </w:r>
      <w:r w:rsidRPr="00E70BCC">
        <w:t>QUIC</w:t>
      </w:r>
      <w:r w:rsidR="00053C37">
        <w:t>)</w:t>
      </w:r>
      <w:r>
        <w:t>. W</w:t>
      </w:r>
      <w:r w:rsidR="00B70D68">
        <w:t>hen</w:t>
      </w:r>
      <w:r w:rsidR="005D121D">
        <w:t xml:space="preserve"> the</w:t>
      </w:r>
      <w:r w:rsidR="007C27A6">
        <w:t xml:space="preserve"> </w:t>
      </w:r>
      <w:r w:rsidR="007C27A6" w:rsidRPr="003C30AF">
        <w:t>XR service</w:t>
      </w:r>
      <w:r w:rsidR="007C27A6">
        <w:t xml:space="preserve"> </w:t>
      </w:r>
      <w:r w:rsidR="00B70D68">
        <w:t>traffic is transmitted</w:t>
      </w:r>
      <w:r w:rsidR="007C27A6">
        <w:t xml:space="preserve"> over </w:t>
      </w:r>
      <w:r w:rsidR="00B70D68">
        <w:t>a QUIC</w:t>
      </w:r>
      <w:r w:rsidR="007C27A6" w:rsidRPr="003C30AF">
        <w:t xml:space="preserve"> </w:t>
      </w:r>
      <w:r w:rsidR="007C27A6">
        <w:t>t</w:t>
      </w:r>
      <w:r w:rsidR="007C27A6" w:rsidRPr="003C30AF">
        <w:t xml:space="preserve">ransport </w:t>
      </w:r>
      <w:r w:rsidR="00B70D68">
        <w:t>connection</w:t>
      </w:r>
      <w:r w:rsidR="0029289E">
        <w:t xml:space="preserve"> [11]</w:t>
      </w:r>
      <w:r w:rsidR="005D121D">
        <w:t>,</w:t>
      </w:r>
      <w:r w:rsidR="007C27A6">
        <w:t xml:space="preserve"> </w:t>
      </w:r>
      <w:r w:rsidR="000B70C3">
        <w:t xml:space="preserve">the different </w:t>
      </w:r>
      <w:r w:rsidR="00757367">
        <w:t>media</w:t>
      </w:r>
      <w:r w:rsidR="005D121D">
        <w:t xml:space="preserve"> </w:t>
      </w:r>
      <w:r w:rsidR="000B70C3">
        <w:t xml:space="preserve">streams </w:t>
      </w:r>
      <w:r w:rsidR="0029289E">
        <w:t>which are multiplexed and</w:t>
      </w:r>
      <w:r w:rsidR="005D121D">
        <w:t xml:space="preserve"> may have</w:t>
      </w:r>
      <w:r w:rsidR="000B70C3">
        <w:t xml:space="preserve"> different </w:t>
      </w:r>
      <w:r w:rsidR="005D121D">
        <w:t xml:space="preserve">QoS </w:t>
      </w:r>
      <w:r w:rsidR="000B70C3">
        <w:t>needs</w:t>
      </w:r>
      <w:r w:rsidR="0029289E">
        <w:t>,</w:t>
      </w:r>
      <w:r w:rsidR="000B70C3">
        <w:t xml:space="preserve"> can</w:t>
      </w:r>
      <w:r w:rsidR="00FE63F3">
        <w:t xml:space="preserve"> still</w:t>
      </w:r>
      <w:r w:rsidR="000B70C3">
        <w:t xml:space="preserve"> </w:t>
      </w:r>
      <w:r w:rsidR="005322F3">
        <w:t xml:space="preserve">be transmitted </w:t>
      </w:r>
      <w:r w:rsidR="00FE63F3">
        <w:t>using</w:t>
      </w:r>
      <w:r w:rsidR="004D4417">
        <w:t xml:space="preserve"> different 5-tuples </w:t>
      </w:r>
      <w:r w:rsidR="00D14EE3">
        <w:t>while b</w:t>
      </w:r>
      <w:r w:rsidR="003B6AAD">
        <w:t>eing</w:t>
      </w:r>
      <w:r w:rsidR="00D14EE3">
        <w:t xml:space="preserve"> </w:t>
      </w:r>
      <w:r w:rsidR="004D4417">
        <w:t>steered by load balancer</w:t>
      </w:r>
      <w:r w:rsidR="00944224">
        <w:t>s</w:t>
      </w:r>
      <w:r w:rsidR="004D4417">
        <w:t xml:space="preserve"> to same server instance(s)</w:t>
      </w:r>
      <w:r w:rsidR="00482693">
        <w:t xml:space="preserve">. </w:t>
      </w:r>
      <w:r w:rsidR="00C904A0">
        <w:t>To achieve th</w:t>
      </w:r>
      <w:r w:rsidR="007518EE">
        <w:t xml:space="preserve">is, </w:t>
      </w:r>
      <w:r w:rsidR="009F57B3">
        <w:t>the</w:t>
      </w:r>
      <w:r w:rsidR="007C27A6">
        <w:t xml:space="preserve"> </w:t>
      </w:r>
      <w:r w:rsidR="00D428FA">
        <w:t>multiple</w:t>
      </w:r>
      <w:r w:rsidR="007C27A6">
        <w:t xml:space="preserve"> </w:t>
      </w:r>
      <w:r w:rsidR="00770BB6">
        <w:t xml:space="preserve">media </w:t>
      </w:r>
      <w:r w:rsidR="007C27A6">
        <w:t xml:space="preserve">streams in the single </w:t>
      </w:r>
      <w:r w:rsidR="00BB4D24">
        <w:t xml:space="preserve">QUIC transport </w:t>
      </w:r>
      <w:r w:rsidR="007C27A6">
        <w:t>connection</w:t>
      </w:r>
      <w:r w:rsidR="000B7DE0">
        <w:t xml:space="preserve"> </w:t>
      </w:r>
      <w:r w:rsidR="00837F6C">
        <w:t xml:space="preserve">are multiplexed </w:t>
      </w:r>
      <w:r w:rsidR="00D428FA">
        <w:t xml:space="preserve">using </w:t>
      </w:r>
      <w:r w:rsidR="001B2EBF">
        <w:t xml:space="preserve">a </w:t>
      </w:r>
      <w:r w:rsidR="00B269F9">
        <w:t xml:space="preserve">IETF </w:t>
      </w:r>
      <w:r w:rsidR="00D428FA">
        <w:t>MP-QUIC</w:t>
      </w:r>
      <w:r w:rsidR="00B269F9">
        <w:t xml:space="preserve"> [</w:t>
      </w:r>
      <w:r w:rsidR="00195464">
        <w:t>v</w:t>
      </w:r>
      <w:r w:rsidR="00B269F9">
        <w:t>]</w:t>
      </w:r>
      <w:r w:rsidR="001B2EBF">
        <w:t xml:space="preserve"> transport connection</w:t>
      </w:r>
      <w:r w:rsidR="00837F6C">
        <w:t xml:space="preserve"> </w:t>
      </w:r>
      <w:r>
        <w:t>and</w:t>
      </w:r>
      <w:r w:rsidR="001E77B8">
        <w:t xml:space="preserve"> </w:t>
      </w:r>
      <w:r w:rsidR="009F57B3">
        <w:t>thus</w:t>
      </w:r>
      <w:r w:rsidR="001E77B8">
        <w:t xml:space="preserve"> the streams share </w:t>
      </w:r>
      <w:r w:rsidR="009F57B3">
        <w:t xml:space="preserve">a single </w:t>
      </w:r>
      <w:r w:rsidR="001E77B8">
        <w:t xml:space="preserve">transport connection but </w:t>
      </w:r>
      <w:r w:rsidR="00770BB6">
        <w:t xml:space="preserve">have </w:t>
      </w:r>
      <w:r w:rsidR="001E77B8">
        <w:t>different 5-tuple</w:t>
      </w:r>
      <w:r w:rsidR="00770BB6">
        <w:t>s</w:t>
      </w:r>
      <w:r w:rsidR="001E77B8">
        <w:t>.</w:t>
      </w:r>
    </w:p>
    <w:p w14:paraId="159F1B80" w14:textId="3D58EE60" w:rsidR="009153C2" w:rsidRDefault="00053C37" w:rsidP="007C27A6">
      <w:r>
        <w:t>Th</w:t>
      </w:r>
      <w:r w:rsidR="006B328C">
        <w:t xml:space="preserve">e </w:t>
      </w:r>
      <w:r w:rsidR="002F3A09">
        <w:t xml:space="preserve">scenario </w:t>
      </w:r>
      <w:r w:rsidR="006B328C">
        <w:t xml:space="preserve">described </w:t>
      </w:r>
      <w:r w:rsidR="002F3A09">
        <w:t xml:space="preserve">above </w:t>
      </w:r>
      <w:r>
        <w:t>is</w:t>
      </w:r>
      <w:r w:rsidR="00ED374F">
        <w:t xml:space="preserve"> shown in</w:t>
      </w:r>
      <w:r w:rsidR="0029289E">
        <w:t xml:space="preserve"> procedure in Figure </w:t>
      </w:r>
      <w:r w:rsidR="00BE5A51">
        <w:t>X</w:t>
      </w:r>
      <w:r w:rsidR="0029289E">
        <w:t>-</w:t>
      </w:r>
      <w:r w:rsidR="005573CA">
        <w:t>1</w:t>
      </w:r>
      <w:r>
        <w:t xml:space="preserve">. </w:t>
      </w:r>
      <w:r w:rsidR="00164A43" w:rsidDel="006B229A">
        <w:t xml:space="preserve"> </w:t>
      </w:r>
      <w:r w:rsidR="006B229A">
        <w:t>The</w:t>
      </w:r>
      <w:r w:rsidR="00164A43">
        <w:t xml:space="preserve"> </w:t>
      </w:r>
      <w:r w:rsidR="00033154">
        <w:t>transport connection</w:t>
      </w:r>
      <w:r w:rsidR="007F52E2">
        <w:t xml:space="preserve"> (in this solution, </w:t>
      </w:r>
      <w:r w:rsidR="00944942">
        <w:t>a</w:t>
      </w:r>
      <w:r w:rsidR="007F52E2">
        <w:t xml:space="preserve"> QUIC connection) </w:t>
      </w:r>
      <w:r w:rsidR="00033154">
        <w:t xml:space="preserve">is established </w:t>
      </w:r>
      <w:r w:rsidR="000E6F5C">
        <w:t>a</w:t>
      </w:r>
      <w:r w:rsidR="009153C2">
        <w:t>s</w:t>
      </w:r>
      <w:r w:rsidR="000E6F5C">
        <w:t xml:space="preserve"> </w:t>
      </w:r>
      <w:r w:rsidR="007F52E2">
        <w:t>enabled</w:t>
      </w:r>
      <w:r w:rsidR="001860E2">
        <w:t xml:space="preserve"> </w:t>
      </w:r>
      <w:r w:rsidR="004525D9">
        <w:t xml:space="preserve">for </w:t>
      </w:r>
      <w:r w:rsidR="001860E2">
        <w:t>multipath</w:t>
      </w:r>
      <w:r w:rsidR="006B229A" w:rsidRPr="00173F54">
        <w:t xml:space="preserve">. </w:t>
      </w:r>
      <w:r w:rsidR="006B229A">
        <w:t>T</w:t>
      </w:r>
      <w:r w:rsidR="007F52E2">
        <w:t xml:space="preserve">he </w:t>
      </w:r>
      <w:r w:rsidR="004D00EC">
        <w:t xml:space="preserve">client can </w:t>
      </w:r>
      <w:r w:rsidR="00FF5663">
        <w:t xml:space="preserve">start using this connection for </w:t>
      </w:r>
      <w:r w:rsidR="00580EA9">
        <w:t>a</w:t>
      </w:r>
      <w:r w:rsidR="00FF5663">
        <w:t xml:space="preserve"> media strea</w:t>
      </w:r>
      <w:r w:rsidR="00B76C50">
        <w:t>m</w:t>
      </w:r>
      <w:r w:rsidR="00720668">
        <w:t>.</w:t>
      </w:r>
      <w:r w:rsidR="00B76C50">
        <w:t xml:space="preserve"> </w:t>
      </w:r>
      <w:r w:rsidR="00085131">
        <w:t xml:space="preserve">The client </w:t>
      </w:r>
      <w:r w:rsidR="00EF5334">
        <w:t xml:space="preserve">will </w:t>
      </w:r>
      <w:r w:rsidR="003513B0">
        <w:t>set</w:t>
      </w:r>
      <w:r w:rsidR="004D00EC">
        <w:t xml:space="preserve"> </w:t>
      </w:r>
      <w:r w:rsidR="00101A58">
        <w:t xml:space="preserve">up </w:t>
      </w:r>
      <w:r w:rsidR="00EF5334">
        <w:t>additional</w:t>
      </w:r>
      <w:r w:rsidR="004D00EC">
        <w:t xml:space="preserve"> paths</w:t>
      </w:r>
      <w:r w:rsidR="00D3760E">
        <w:t xml:space="preserve"> </w:t>
      </w:r>
      <w:r w:rsidR="003513B0">
        <w:t xml:space="preserve">for </w:t>
      </w:r>
      <w:r w:rsidR="00EF5334">
        <w:t>new</w:t>
      </w:r>
      <w:r w:rsidR="004D00EC">
        <w:t xml:space="preserve"> </w:t>
      </w:r>
      <w:r w:rsidR="005D7451">
        <w:t xml:space="preserve">media </w:t>
      </w:r>
      <w:r w:rsidR="004D00EC">
        <w:t>streams</w:t>
      </w:r>
      <w:r w:rsidR="00B76C50">
        <w:t xml:space="preserve"> when needed</w:t>
      </w:r>
      <w:r w:rsidR="004D00EC">
        <w:t xml:space="preserve">. </w:t>
      </w:r>
      <w:r w:rsidR="003513B0">
        <w:t>For that, t</w:t>
      </w:r>
      <w:r w:rsidR="004E52E7">
        <w:t>he</w:t>
      </w:r>
      <w:r w:rsidR="0074406E">
        <w:t xml:space="preserve"> client </w:t>
      </w:r>
      <w:r w:rsidR="003513B0">
        <w:t>takes</w:t>
      </w:r>
      <w:r w:rsidR="00256D6F">
        <w:t xml:space="preserve"> the </w:t>
      </w:r>
      <w:r w:rsidR="0074406E">
        <w:t xml:space="preserve">Connection IDs </w:t>
      </w:r>
      <w:r w:rsidR="00AB51E2">
        <w:t xml:space="preserve">(CIDs) </w:t>
      </w:r>
      <w:r w:rsidR="0074406E">
        <w:t xml:space="preserve">provided by the server </w:t>
      </w:r>
      <w:r w:rsidR="00CD0ECA">
        <w:t>at</w:t>
      </w:r>
      <w:r w:rsidR="0074406E">
        <w:t xml:space="preserve"> </w:t>
      </w:r>
      <w:r w:rsidR="000E6F5C">
        <w:t xml:space="preserve">QUIC </w:t>
      </w:r>
      <w:r w:rsidR="00D95A3E">
        <w:t xml:space="preserve">connection </w:t>
      </w:r>
      <w:r w:rsidR="0074406E">
        <w:t>establishment</w:t>
      </w:r>
      <w:r w:rsidR="003513B0">
        <w:t xml:space="preserve"> and</w:t>
      </w:r>
      <w:r w:rsidR="00974E2C">
        <w:t xml:space="preserve"> </w:t>
      </w:r>
      <w:r w:rsidR="009153C2">
        <w:t>assigns the</w:t>
      </w:r>
      <w:r>
        <w:t>se CIDs</w:t>
      </w:r>
      <w:r w:rsidR="009153C2">
        <w:t xml:space="preserve"> to </w:t>
      </w:r>
      <w:r w:rsidR="003513B0">
        <w:t>new paths (</w:t>
      </w:r>
      <w:proofErr w:type="gramStart"/>
      <w:r w:rsidR="003513B0">
        <w:t>i.e.</w:t>
      </w:r>
      <w:proofErr w:type="gramEnd"/>
      <w:r w:rsidR="003513B0">
        <w:t xml:space="preserve"> </w:t>
      </w:r>
      <w:r w:rsidR="009153C2">
        <w:t xml:space="preserve">to </w:t>
      </w:r>
      <w:r w:rsidR="002C4D5E">
        <w:t xml:space="preserve">a </w:t>
      </w:r>
      <w:r w:rsidR="003513B0">
        <w:t xml:space="preserve">different QUIC 4-tuple e.g. same IPs </w:t>
      </w:r>
      <w:r w:rsidR="009153C2">
        <w:t xml:space="preserve">and </w:t>
      </w:r>
      <w:r w:rsidR="003513B0">
        <w:t xml:space="preserve">different </w:t>
      </w:r>
      <w:r w:rsidR="00C855CB">
        <w:t xml:space="preserve">UE </w:t>
      </w:r>
      <w:r w:rsidR="003513B0">
        <w:t xml:space="preserve">ports). </w:t>
      </w:r>
      <w:r w:rsidR="00974E2C">
        <w:t>A</w:t>
      </w:r>
      <w:r w:rsidR="00256D6F">
        <w:t xml:space="preserve"> new </w:t>
      </w:r>
      <w:r w:rsidR="005A5379">
        <w:t>C</w:t>
      </w:r>
      <w:r w:rsidR="00256D6F">
        <w:t>onnection I</w:t>
      </w:r>
      <w:r w:rsidR="005A5379">
        <w:t>D</w:t>
      </w:r>
      <w:r w:rsidR="00256D6F">
        <w:t xml:space="preserve"> on</w:t>
      </w:r>
      <w:r w:rsidR="00200774">
        <w:t xml:space="preserve"> </w:t>
      </w:r>
      <w:r w:rsidR="00256D6F">
        <w:t>a new path</w:t>
      </w:r>
      <w:r w:rsidR="00D95A3E">
        <w:t xml:space="preserve"> </w:t>
      </w:r>
      <w:r w:rsidR="00C855CB">
        <w:t>in a multipath enabled QUIC connection</w:t>
      </w:r>
      <w:r w:rsidR="00D95A3E">
        <w:t xml:space="preserve"> </w:t>
      </w:r>
      <w:r w:rsidR="00200774">
        <w:t>is</w:t>
      </w:r>
      <w:r w:rsidR="00CF1416">
        <w:t xml:space="preserve"> </w:t>
      </w:r>
      <w:r w:rsidR="003513B0">
        <w:t>interpreted</w:t>
      </w:r>
      <w:r w:rsidR="00CF1416">
        <w:t xml:space="preserve"> </w:t>
      </w:r>
      <w:r w:rsidR="003513B0">
        <w:t xml:space="preserve">by the server </w:t>
      </w:r>
      <w:r w:rsidR="00CF1416">
        <w:t>as</w:t>
      </w:r>
      <w:r w:rsidR="00963AAA">
        <w:t xml:space="preserve"> a</w:t>
      </w:r>
      <w:r w:rsidR="00CF1416">
        <w:t xml:space="preserve"> m</w:t>
      </w:r>
      <w:r w:rsidR="00CD0ECA">
        <w:t xml:space="preserve">ultipath </w:t>
      </w:r>
      <w:r w:rsidR="00AB51E2">
        <w:t xml:space="preserve">request </w:t>
      </w:r>
      <w:r w:rsidR="00CD0ECA">
        <w:t xml:space="preserve">and not as </w:t>
      </w:r>
      <w:r w:rsidR="00AB51E2">
        <w:t xml:space="preserve">a </w:t>
      </w:r>
      <w:r w:rsidR="00CD0ECA">
        <w:t>path migration</w:t>
      </w:r>
      <w:r w:rsidR="00CF1416">
        <w:t xml:space="preserve"> request</w:t>
      </w:r>
      <w:r w:rsidR="003513B0">
        <w:t xml:space="preserve"> </w:t>
      </w:r>
      <w:r w:rsidR="005D7451">
        <w:t>and</w:t>
      </w:r>
      <w:r w:rsidR="003513B0">
        <w:t xml:space="preserve"> t</w:t>
      </w:r>
      <w:r w:rsidR="00200774">
        <w:t>he</w:t>
      </w:r>
      <w:r w:rsidR="000E6F5C">
        <w:t>se</w:t>
      </w:r>
      <w:r w:rsidR="00200774">
        <w:t xml:space="preserve"> paths can be used simultaneously </w:t>
      </w:r>
      <w:r w:rsidR="000E6F5C">
        <w:t>for</w:t>
      </w:r>
      <w:r w:rsidR="00200774">
        <w:t xml:space="preserve"> the </w:t>
      </w:r>
      <w:r w:rsidR="00AB51E2">
        <w:t xml:space="preserve">different </w:t>
      </w:r>
      <w:r w:rsidR="00821350">
        <w:t>media</w:t>
      </w:r>
      <w:r w:rsidR="00AB51E2">
        <w:t xml:space="preserve"> </w:t>
      </w:r>
      <w:r w:rsidR="00200774">
        <w:t>streams</w:t>
      </w:r>
      <w:r w:rsidR="00963AAA">
        <w:t xml:space="preserve">. </w:t>
      </w:r>
    </w:p>
    <w:p w14:paraId="1E9C648A" w14:textId="29A22CB4" w:rsidR="009153C2" w:rsidRDefault="00233D0D" w:rsidP="007C27A6">
      <w:r>
        <w:t>On the server side, t</w:t>
      </w:r>
      <w:r w:rsidR="00C63C23">
        <w:t xml:space="preserve">he </w:t>
      </w:r>
      <w:r w:rsidR="009153C2">
        <w:t xml:space="preserve">QUIC </w:t>
      </w:r>
      <w:r w:rsidR="000E6F5C">
        <w:t xml:space="preserve">Load </w:t>
      </w:r>
      <w:r w:rsidR="009153C2">
        <w:t>B</w:t>
      </w:r>
      <w:r w:rsidR="000E6F5C">
        <w:t xml:space="preserve">alancers steer </w:t>
      </w:r>
      <w:r w:rsidR="00AB51E2">
        <w:t xml:space="preserve">traffic </w:t>
      </w:r>
      <w:r w:rsidR="000E6F5C">
        <w:t xml:space="preserve">based on QUIC </w:t>
      </w:r>
      <w:r w:rsidR="00AB51E2">
        <w:t xml:space="preserve">destination </w:t>
      </w:r>
      <w:proofErr w:type="gramStart"/>
      <w:r w:rsidR="00AB51E2">
        <w:t>CIDs</w:t>
      </w:r>
      <w:proofErr w:type="gramEnd"/>
      <w:r w:rsidR="00C63C23">
        <w:t xml:space="preserve"> </w:t>
      </w:r>
      <w:r w:rsidR="00053C37">
        <w:t>but</w:t>
      </w:r>
      <w:r w:rsidR="00C63C23">
        <w:t xml:space="preserve"> </w:t>
      </w:r>
      <w:r w:rsidR="000608AD">
        <w:t xml:space="preserve">they </w:t>
      </w:r>
      <w:r w:rsidR="000E6F5C">
        <w:t xml:space="preserve">can </w:t>
      </w:r>
      <w:r w:rsidR="00053C37">
        <w:t xml:space="preserve">still </w:t>
      </w:r>
      <w:r w:rsidR="000E6F5C">
        <w:t>steer</w:t>
      </w:r>
      <w:r w:rsidR="00AB51E2">
        <w:t xml:space="preserve"> the</w:t>
      </w:r>
      <w:r w:rsidR="000E6F5C">
        <w:t xml:space="preserve"> traffic of </w:t>
      </w:r>
      <w:r w:rsidR="00AB51E2">
        <w:t xml:space="preserve">the </w:t>
      </w:r>
      <w:r w:rsidR="000E6F5C">
        <w:t xml:space="preserve">several </w:t>
      </w:r>
      <w:r w:rsidR="00821350">
        <w:t>5</w:t>
      </w:r>
      <w:r w:rsidR="000E6F5C">
        <w:t xml:space="preserve">-tuples </w:t>
      </w:r>
      <w:r w:rsidR="00441E01">
        <w:t xml:space="preserve">in the </w:t>
      </w:r>
      <w:r w:rsidR="005F4917">
        <w:t xml:space="preserve">MP-QUIC </w:t>
      </w:r>
      <w:r w:rsidR="00441E01">
        <w:t xml:space="preserve">transport connection </w:t>
      </w:r>
      <w:r w:rsidR="000E6F5C">
        <w:t xml:space="preserve">to </w:t>
      </w:r>
      <w:r w:rsidR="00B577C0">
        <w:t xml:space="preserve">the </w:t>
      </w:r>
      <w:r w:rsidR="000E6F5C" w:rsidRPr="00CE00DC">
        <w:t>same server instance(s)</w:t>
      </w:r>
      <w:r w:rsidR="000E6F5C">
        <w:t xml:space="preserve"> </w:t>
      </w:r>
      <w:r w:rsidR="00053C37">
        <w:t>if</w:t>
      </w:r>
      <w:r w:rsidR="00F94D09">
        <w:t>,</w:t>
      </w:r>
      <w:r w:rsidR="000E6F5C">
        <w:t xml:space="preserve"> e.g. IETF QUIC-LB [</w:t>
      </w:r>
      <w:r w:rsidR="00195464">
        <w:t>w</w:t>
      </w:r>
      <w:r w:rsidR="000E6F5C">
        <w:t>]</w:t>
      </w:r>
      <w:r w:rsidR="00053C37">
        <w:t xml:space="preserve"> is used</w:t>
      </w:r>
      <w:r w:rsidR="000E6F5C">
        <w:t xml:space="preserve">. </w:t>
      </w:r>
    </w:p>
    <w:p w14:paraId="7ABFA6E0" w14:textId="52FC5155" w:rsidR="0029289E" w:rsidRDefault="00053C37" w:rsidP="001E77B8">
      <w:r>
        <w:t>When XR service uses MP-QUIC for media stream multiple</w:t>
      </w:r>
      <w:r w:rsidR="00F94D09">
        <w:t>x</w:t>
      </w:r>
      <w:r>
        <w:t>ing</w:t>
      </w:r>
      <w:r w:rsidR="000E08F9">
        <w:t xml:space="preserve"> </w:t>
      </w:r>
      <w:r w:rsidR="00AE642B">
        <w:t xml:space="preserve">as described </w:t>
      </w:r>
      <w:r w:rsidR="000E08F9">
        <w:t xml:space="preserve">in this </w:t>
      </w:r>
      <w:r w:rsidR="00EC0C4B">
        <w:t>clause</w:t>
      </w:r>
      <w:r w:rsidR="00BD3DCC">
        <w:t xml:space="preserve">, the mapping of </w:t>
      </w:r>
      <w:r w:rsidR="0088389D">
        <w:t xml:space="preserve">media streams </w:t>
      </w:r>
      <w:r w:rsidR="00BD3DCC">
        <w:t xml:space="preserve">to QoS flows </w:t>
      </w:r>
      <w:r>
        <w:t xml:space="preserve">in 5GS </w:t>
      </w:r>
      <w:r w:rsidR="00BD3DCC">
        <w:t>can be based on 5-tuple</w:t>
      </w:r>
      <w:r w:rsidR="00C63C23">
        <w:t>s</w:t>
      </w:r>
      <w:r w:rsidR="00AB51E2">
        <w:t xml:space="preserve"> li</w:t>
      </w:r>
      <w:r w:rsidR="009153C2">
        <w:t>k</w:t>
      </w:r>
      <w:r w:rsidR="00AB51E2">
        <w:t>e in the baseline</w:t>
      </w:r>
      <w:r w:rsidR="00A92484">
        <w:t>.</w:t>
      </w:r>
      <w:r w:rsidR="00BD3DCC">
        <w:t xml:space="preserve"> </w:t>
      </w:r>
      <w:r w:rsidR="000B56FA">
        <w:t xml:space="preserve">The </w:t>
      </w:r>
      <w:r w:rsidR="00FE0221">
        <w:t xml:space="preserve">AF can request QoS according to the needs of each </w:t>
      </w:r>
      <w:r w:rsidR="004D15CC">
        <w:t xml:space="preserve">media </w:t>
      </w:r>
      <w:r w:rsidR="00FE0221">
        <w:t>stream</w:t>
      </w:r>
      <w:r w:rsidR="001E77B8">
        <w:t xml:space="preserve"> using </w:t>
      </w:r>
      <w:proofErr w:type="spellStart"/>
      <w:r w:rsidR="00FE0221">
        <w:t>AFSessionwithQoS</w:t>
      </w:r>
      <w:proofErr w:type="spellEnd"/>
      <w:r w:rsidR="00FE0221">
        <w:t xml:space="preserve"> API</w:t>
      </w:r>
      <w:r w:rsidR="0029289E">
        <w:t xml:space="preserve"> </w:t>
      </w:r>
      <w:r w:rsidR="00C9610B">
        <w:t>i</w:t>
      </w:r>
      <w:r w:rsidR="004D15CC">
        <w:t>ncluding</w:t>
      </w:r>
      <w:r w:rsidR="0029289E">
        <w:t xml:space="preserve"> the 5-tuple </w:t>
      </w:r>
      <w:r w:rsidR="004D15CC">
        <w:t>as</w:t>
      </w:r>
      <w:r w:rsidR="0029289E">
        <w:t xml:space="preserve"> the traffi</w:t>
      </w:r>
      <w:r w:rsidR="004D15CC">
        <w:t>c</w:t>
      </w:r>
      <w:r w:rsidR="0029289E">
        <w:t xml:space="preserve"> descriptor</w:t>
      </w:r>
      <w:r w:rsidR="000E6F5C">
        <w:t xml:space="preserve">. </w:t>
      </w:r>
    </w:p>
    <w:p w14:paraId="3B966724" w14:textId="14422E13" w:rsidR="00376052" w:rsidRDefault="00376052" w:rsidP="00563CF4">
      <w:pPr>
        <w:pStyle w:val="NO"/>
        <w:pPrChange w:id="55" w:author="Shabnam Sultana" w:date="2024-04-05T16:53:00Z">
          <w:pPr>
            <w:ind w:left="284"/>
          </w:pPr>
        </w:pPrChange>
      </w:pPr>
      <w:r>
        <w:t xml:space="preserve">NOTE: in the client, the selection of 5-tuples does not follow a pattern or algorithm </w:t>
      </w:r>
      <w:r w:rsidR="00EA2017">
        <w:t>on</w:t>
      </w:r>
      <w:r>
        <w:t xml:space="preserve"> media stream type (</w:t>
      </w:r>
      <w:proofErr w:type="gramStart"/>
      <w:r>
        <w:t>e.g.</w:t>
      </w:r>
      <w:proofErr w:type="gramEnd"/>
      <w:r>
        <w:t xml:space="preserve"> audio, video) but some other criteria. It is not possible to reduce the </w:t>
      </w:r>
      <w:r w:rsidR="0042449F">
        <w:t xml:space="preserve">AF-5GC </w:t>
      </w:r>
      <w:r>
        <w:t>interactions</w:t>
      </w:r>
      <w:r w:rsidR="00F94D09">
        <w:t>,</w:t>
      </w:r>
      <w:r>
        <w:t xml:space="preserve"> </w:t>
      </w:r>
      <w:proofErr w:type="gramStart"/>
      <w:r>
        <w:t>e.g.</w:t>
      </w:r>
      <w:proofErr w:type="gramEnd"/>
      <w:r>
        <w:t xml:space="preserve"> using port ranges</w:t>
      </w:r>
      <w:r w:rsidR="00345F76">
        <w:t xml:space="preserve"> in AF requests</w:t>
      </w:r>
      <w:r>
        <w:t>.</w:t>
      </w:r>
    </w:p>
    <w:p w14:paraId="721D87F9" w14:textId="6126ECEA" w:rsidR="00ED374F" w:rsidRDefault="00790074" w:rsidP="00ED374F">
      <w:r>
        <w:rPr>
          <w:noProof/>
        </w:rPr>
        <w:object w:dxaOrig="15435" w:dyaOrig="8941" w14:anchorId="361AE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5pt;height:282.1pt" o:ole="">
            <v:imagedata r:id="rId12" o:title=""/>
          </v:shape>
          <o:OLEObject Type="Embed" ProgID="Visio.Drawing.15" ShapeID="_x0000_i1025" DrawAspect="Content" ObjectID="_1773841185" r:id="rId13"/>
        </w:object>
      </w:r>
    </w:p>
    <w:p w14:paraId="71F657AF" w14:textId="77777777" w:rsidR="00ED374F" w:rsidRDefault="00ED374F" w:rsidP="00ED374F"/>
    <w:p w14:paraId="2A83BB03" w14:textId="71DDBFB6" w:rsidR="00ED374F" w:rsidRDefault="00ED374F" w:rsidP="00712D30">
      <w:pPr>
        <w:pStyle w:val="TF"/>
      </w:pPr>
      <w:r w:rsidRPr="001204E1">
        <w:t xml:space="preserve">Figure </w:t>
      </w:r>
      <w:r w:rsidR="00FF223D">
        <w:t>X</w:t>
      </w:r>
      <w:r w:rsidRPr="001204E1">
        <w:t xml:space="preserve">-1: </w:t>
      </w:r>
      <w:r w:rsidRPr="005C32F6">
        <w:t>MP-QUIC for stream multiplexing in the same QUIC transport connection</w:t>
      </w:r>
    </w:p>
    <w:p w14:paraId="7EAF5DE8" w14:textId="65FB4A0C" w:rsidR="00F94D09" w:rsidRDefault="0041560F" w:rsidP="00F94D09">
      <w:r>
        <w:t xml:space="preserve">With such approach, </w:t>
      </w:r>
      <w:r w:rsidR="00F94D09">
        <w:t xml:space="preserve">there is no need to enhance the 5GS mapping of traffic into QoS flows to support that </w:t>
      </w:r>
      <w:r w:rsidR="00F94D09" w:rsidRPr="007C27A6">
        <w:t xml:space="preserve">media streams </w:t>
      </w:r>
      <w:r w:rsidR="00F94D09">
        <w:t xml:space="preserve">with different QoS requirements </w:t>
      </w:r>
      <w:r w:rsidR="00F94D09" w:rsidRPr="00CE00DC">
        <w:t>multiplexed</w:t>
      </w:r>
      <w:r w:rsidR="00F94D09">
        <w:t xml:space="preserve"> in a single transport connection.</w:t>
      </w:r>
      <w:r w:rsidR="00053C37">
        <w:t xml:space="preserve"> </w:t>
      </w:r>
      <w:r w:rsidR="00F94D09">
        <w:t>If needed, a</w:t>
      </w:r>
      <w:r w:rsidR="009153C2">
        <w:t xml:space="preserve">pplications </w:t>
      </w:r>
      <w:r w:rsidR="00FF223D">
        <w:t>can</w:t>
      </w:r>
      <w:r w:rsidR="00F94D09">
        <w:t xml:space="preserve"> </w:t>
      </w:r>
      <w:r w:rsidR="009153C2">
        <w:t>use MP-QUIC to multiplex streams into one QUIC transport connection</w:t>
      </w:r>
      <w:r w:rsidR="00053C37">
        <w:t xml:space="preserve"> as described above</w:t>
      </w:r>
      <w:r w:rsidR="00E478B8">
        <w:t>,</w:t>
      </w:r>
      <w:r w:rsidR="009D42B3">
        <w:t xml:space="preserve"> </w:t>
      </w:r>
      <w:r w:rsidR="00E478B8">
        <w:t>so that different media streams are sent on different</w:t>
      </w:r>
      <w:r w:rsidR="0025037A">
        <w:t xml:space="preserve"> 5-tuple</w:t>
      </w:r>
      <w:r w:rsidR="00E478B8">
        <w:t>s</w:t>
      </w:r>
      <w:r w:rsidR="009A64E0">
        <w:t xml:space="preserve"> (</w:t>
      </w:r>
      <w:proofErr w:type="gramStart"/>
      <w:r w:rsidR="009A64E0">
        <w:t>i.e.</w:t>
      </w:r>
      <w:proofErr w:type="gramEnd"/>
      <w:r w:rsidR="009A64E0">
        <w:t xml:space="preserve"> data flows)</w:t>
      </w:r>
      <w:r w:rsidR="00E478B8">
        <w:t>.</w:t>
      </w:r>
    </w:p>
    <w:p w14:paraId="56C985B4" w14:textId="77777777" w:rsidR="00AF447F" w:rsidRDefault="00AF447F" w:rsidP="00AF447F">
      <w:pPr>
        <w:jc w:val="center"/>
        <w:rPr>
          <w:color w:val="FF0000"/>
          <w:sz w:val="40"/>
        </w:rPr>
      </w:pPr>
      <w:r w:rsidRPr="00EC5C31">
        <w:rPr>
          <w:color w:val="FF0000"/>
          <w:sz w:val="40"/>
        </w:rPr>
        <w:t xml:space="preserve">*** </w:t>
      </w:r>
      <w:r>
        <w:rPr>
          <w:color w:val="FF0000"/>
          <w:sz w:val="40"/>
        </w:rPr>
        <w:t xml:space="preserve">End change </w:t>
      </w:r>
      <w:r w:rsidRPr="00EC5C31">
        <w:rPr>
          <w:color w:val="FF0000"/>
          <w:sz w:val="40"/>
        </w:rPr>
        <w:t>***</w:t>
      </w:r>
    </w:p>
    <w:p w14:paraId="0C1B1F10" w14:textId="77777777" w:rsidR="00AF447F" w:rsidRDefault="00AF447F" w:rsidP="00AF447F">
      <w:pPr>
        <w:jc w:val="center"/>
        <w:rPr>
          <w:color w:val="FF0000"/>
          <w:sz w:val="40"/>
        </w:rPr>
      </w:pPr>
      <w:r w:rsidRPr="00EC5C31">
        <w:rPr>
          <w:color w:val="FF0000"/>
          <w:sz w:val="40"/>
        </w:rPr>
        <w:t xml:space="preserve">*** </w:t>
      </w:r>
      <w:r>
        <w:rPr>
          <w:color w:val="FF0000"/>
          <w:sz w:val="40"/>
        </w:rPr>
        <w:t xml:space="preserve">Next change (all new text) </w:t>
      </w:r>
      <w:r w:rsidRPr="00EC5C31">
        <w:rPr>
          <w:color w:val="FF0000"/>
          <w:sz w:val="40"/>
        </w:rPr>
        <w:t>***</w:t>
      </w:r>
    </w:p>
    <w:p w14:paraId="41B243A2" w14:textId="16B839CA" w:rsidR="00AF447F" w:rsidRPr="004B14A2" w:rsidRDefault="00AF447F" w:rsidP="00AF447F">
      <w:pPr>
        <w:pStyle w:val="Heading2"/>
        <w:rPr>
          <w:rFonts w:eastAsia="DengXian"/>
        </w:rPr>
      </w:pPr>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n</w:t>
      </w:r>
      <w:r w:rsidRPr="00822E86">
        <w:rPr>
          <w:rFonts w:eastAsia="DengXian"/>
        </w:rPr>
        <w:t xml:space="preserve">: </w:t>
      </w:r>
      <w:r w:rsidR="00043EB4">
        <w:rPr>
          <w:rFonts w:eastAsia="DengXian"/>
        </w:rPr>
        <w:t xml:space="preserve">MP-QUIC for stream </w:t>
      </w:r>
      <w:r w:rsidR="00043EB4" w:rsidRPr="004B14A2">
        <w:rPr>
          <w:rFonts w:cs="Arial"/>
        </w:rPr>
        <w:t xml:space="preserve">multiplexing </w:t>
      </w:r>
      <w:r w:rsidR="009E30F7">
        <w:rPr>
          <w:rFonts w:cs="Arial"/>
        </w:rPr>
        <w:t>with</w:t>
      </w:r>
      <w:r w:rsidR="00043EB4">
        <w:rPr>
          <w:rFonts w:cs="Arial"/>
        </w:rPr>
        <w:t xml:space="preserve"> </w:t>
      </w:r>
      <w:r>
        <w:rPr>
          <w:rFonts w:cs="Arial"/>
        </w:rPr>
        <w:t>UE in-band assistance for traffic differentiation</w:t>
      </w:r>
      <w:bookmarkStart w:id="56" w:name="_Toc500949098"/>
      <w:bookmarkStart w:id="57" w:name="_Toc92875661"/>
      <w:bookmarkStart w:id="58" w:name="_Toc93070685"/>
      <w:bookmarkStart w:id="59" w:name="_Toc148498833"/>
    </w:p>
    <w:p w14:paraId="6ED98001" w14:textId="77777777" w:rsidR="00AF447F" w:rsidRPr="00822E86" w:rsidRDefault="00AF447F" w:rsidP="002137F0">
      <w:pPr>
        <w:pStyle w:val="Heading2"/>
      </w:pPr>
      <w:r w:rsidRPr="00822E86">
        <w:t>6.</w:t>
      </w:r>
      <w:r w:rsidRPr="00822E86">
        <w:rPr>
          <w:rFonts w:hint="eastAsia"/>
        </w:rPr>
        <w:t>X</w:t>
      </w:r>
      <w:r w:rsidRPr="00822E86">
        <w:t>.</w:t>
      </w:r>
      <w:r w:rsidRPr="00822E86">
        <w:rPr>
          <w:rFonts w:hint="eastAsia"/>
        </w:rPr>
        <w:t>1</w:t>
      </w:r>
      <w:r w:rsidRPr="00822E86">
        <w:rPr>
          <w:rFonts w:hint="eastAsia"/>
        </w:rPr>
        <w:tab/>
      </w:r>
      <w:r w:rsidRPr="00822E86">
        <w:t>Key Issue mapping</w:t>
      </w:r>
      <w:bookmarkEnd w:id="56"/>
      <w:bookmarkEnd w:id="57"/>
      <w:bookmarkEnd w:id="58"/>
      <w:bookmarkEnd w:id="59"/>
    </w:p>
    <w:p w14:paraId="2910A49F" w14:textId="79F9473D" w:rsidR="00AF447F" w:rsidRDefault="00AF447F" w:rsidP="00AF447F">
      <w:pPr>
        <w:rPr>
          <w:rFonts w:eastAsia="DengXian"/>
          <w:lang w:val="en-US"/>
        </w:rPr>
      </w:pPr>
      <w:r w:rsidRPr="4AE33778">
        <w:rPr>
          <w:rFonts w:eastAsia="DengXian"/>
          <w:lang w:val="en-US"/>
        </w:rPr>
        <w:t xml:space="preserve">This solution </w:t>
      </w:r>
      <w:r>
        <w:rPr>
          <w:rFonts w:eastAsia="DengXian"/>
          <w:lang w:val="en-US"/>
        </w:rPr>
        <w:t>addresses</w:t>
      </w:r>
      <w:r w:rsidRPr="4AE33778">
        <w:rPr>
          <w:rFonts w:eastAsia="DengXian"/>
          <w:lang w:val="en-US"/>
        </w:rPr>
        <w:t xml:space="preserve"> </w:t>
      </w:r>
      <w:r>
        <w:rPr>
          <w:rFonts w:eastAsia="DengXian"/>
          <w:lang w:val="en-US"/>
        </w:rPr>
        <w:t>KI#4.</w:t>
      </w:r>
    </w:p>
    <w:bookmarkEnd w:id="52"/>
    <w:bookmarkEnd w:id="53"/>
    <w:bookmarkEnd w:id="54"/>
    <w:p w14:paraId="66D21747" w14:textId="6FF13B03" w:rsidR="00E756FD" w:rsidRDefault="00E756FD" w:rsidP="00E756FD">
      <w:pPr>
        <w:pStyle w:val="Heading2"/>
      </w:pPr>
      <w:r w:rsidRPr="00712D30">
        <w:t>6.</w:t>
      </w:r>
      <w:r w:rsidRPr="00712D30">
        <w:rPr>
          <w:rFonts w:hint="eastAsia"/>
        </w:rPr>
        <w:t>X</w:t>
      </w:r>
      <w:r w:rsidRPr="00712D30">
        <w:t>.</w:t>
      </w:r>
      <w:r w:rsidR="0068447A">
        <w:t>2</w:t>
      </w:r>
      <w:r w:rsidRPr="00712D30">
        <w:rPr>
          <w:rFonts w:hint="eastAsia"/>
        </w:rPr>
        <w:tab/>
      </w:r>
      <w:r>
        <w:t xml:space="preserve">Solution </w:t>
      </w:r>
      <w:r w:rsidRPr="00712D30">
        <w:t>Description</w:t>
      </w:r>
    </w:p>
    <w:p w14:paraId="24D3F51B" w14:textId="51A3FEC5" w:rsidR="00E756FD" w:rsidRDefault="00E756FD" w:rsidP="00E756FD">
      <w:r>
        <w:t>It is possible to reduce the interactions between AF and 5GS and the 5GS internal signalling if the QoS requirements can be provided by AF to 5GC for traffic types (</w:t>
      </w:r>
      <w:proofErr w:type="gramStart"/>
      <w:r>
        <w:t>e.g.</w:t>
      </w:r>
      <w:proofErr w:type="gramEnd"/>
      <w:r>
        <w:t xml:space="preserve"> audio if audio media streams, video if video media streams…) rather than for each media stream data flow. In this solution, the UE provides in-band information to assist identification of the traffic type of the media stream (</w:t>
      </w:r>
      <w:proofErr w:type="gramStart"/>
      <w:r>
        <w:t>i.e.</w:t>
      </w:r>
      <w:proofErr w:type="gramEnd"/>
      <w:r>
        <w:t xml:space="preserve"> the Flow Type of the data flow). Once the Flow Type is known in 5GC, the 5GC can determine the AF QoS requirements that apply to the data flow.</w:t>
      </w:r>
    </w:p>
    <w:p w14:paraId="1C77B6D7" w14:textId="77777777" w:rsidR="00562CEF" w:rsidRDefault="00562CEF" w:rsidP="00562CEF">
      <w:r>
        <w:t xml:space="preserve">Flow Types do not need be specified. They can be set by the application based on differentiation needs. They </w:t>
      </w:r>
      <w:proofErr w:type="gramStart"/>
      <w:r>
        <w:t>have to</w:t>
      </w:r>
      <w:proofErr w:type="gramEnd"/>
      <w:r>
        <w:t xml:space="preserve"> be aligned in the request by AF and in the application client request so that UE can include as in-band assistance information.</w:t>
      </w:r>
    </w:p>
    <w:p w14:paraId="37AE107A" w14:textId="361DCF49" w:rsidR="00562CEF" w:rsidRDefault="00562CEF" w:rsidP="00563CF4">
      <w:pPr>
        <w:pStyle w:val="NO"/>
        <w:pPrChange w:id="60" w:author="Shabnam Sultana" w:date="2024-04-05T16:53:00Z">
          <w:pPr/>
        </w:pPrChange>
      </w:pPr>
      <w:r>
        <w:lastRenderedPageBreak/>
        <w:t>NOTE 1: If Flow Types are standardized, the network can be configured with QoS requirements corresponding to the Flow Type.</w:t>
      </w:r>
    </w:p>
    <w:p w14:paraId="726EDF60" w14:textId="77777777" w:rsidR="00E756FD" w:rsidRDefault="00E756FD" w:rsidP="00E756FD">
      <w:r>
        <w:t xml:space="preserve">To allow the UE to provide in-band assistance information to 5GC, UPF implements MPQUIC proxy functionality and UE sets up a multipath QUIC connection with the MPQUIC proxy in UPF. </w:t>
      </w:r>
    </w:p>
    <w:p w14:paraId="227C6C86" w14:textId="5C0E116B" w:rsidR="00E756FD" w:rsidRDefault="00E756FD" w:rsidP="00E756FD">
      <w:r>
        <w:t xml:space="preserve">To provide the assistance information for certain E2E data flow, the </w:t>
      </w:r>
      <w:r w:rsidRPr="00CB2C82">
        <w:t>UE</w:t>
      </w:r>
      <w:r w:rsidRPr="00304F98">
        <w:t xml:space="preserve"> sends </w:t>
      </w:r>
      <w:r>
        <w:t>on the</w:t>
      </w:r>
      <w:r w:rsidRPr="00026AFC">
        <w:t xml:space="preserve"> QUIC connection</w:t>
      </w:r>
      <w:r>
        <w:t xml:space="preserve"> to the proxy in UPF</w:t>
      </w:r>
      <w:r w:rsidRPr="00026AFC">
        <w:t xml:space="preserve"> a UDP proxying request (for simplicity, </w:t>
      </w:r>
      <w:r>
        <w:t xml:space="preserve">a </w:t>
      </w:r>
      <w:r w:rsidRPr="007F7E84">
        <w:t>CONNECT</w:t>
      </w:r>
      <w:r>
        <w:t>_</w:t>
      </w:r>
      <w:r w:rsidRPr="007F7E84">
        <w:t xml:space="preserve">UDP request </w:t>
      </w:r>
      <w:r>
        <w:t>in this clause</w:t>
      </w:r>
      <w:r w:rsidRPr="007F7E84">
        <w:t xml:space="preserve">) </w:t>
      </w:r>
      <w:r w:rsidRPr="00304F98">
        <w:t xml:space="preserve">as specified </w:t>
      </w:r>
      <w:r w:rsidRPr="006E23A1">
        <w:t>in</w:t>
      </w:r>
      <w:r w:rsidRPr="00304F98">
        <w:t xml:space="preserve"> </w:t>
      </w:r>
      <w:r w:rsidRPr="006E23A1">
        <w:t xml:space="preserve">IETF </w:t>
      </w:r>
      <w:r w:rsidRPr="00304F98">
        <w:t xml:space="preserve">RFC </w:t>
      </w:r>
      <w:r w:rsidRPr="006E23A1">
        <w:t>9298</w:t>
      </w:r>
      <w:r w:rsidRPr="00304F98">
        <w:t xml:space="preserve"> [z]</w:t>
      </w:r>
      <w:r w:rsidRPr="006E23A1">
        <w:t xml:space="preserve">, </w:t>
      </w:r>
      <w:r>
        <w:t xml:space="preserve">RFC </w:t>
      </w:r>
      <w:r w:rsidRPr="006E23A1">
        <w:t>9298</w:t>
      </w:r>
      <w:r w:rsidRPr="00304F98">
        <w:t xml:space="preserve"> [z]</w:t>
      </w:r>
      <w:r>
        <w:t xml:space="preserve"> allows an </w:t>
      </w:r>
      <w:r w:rsidRPr="00C96BF4">
        <w:t xml:space="preserve">HTTP client to create a tunnel for UDP communications through </w:t>
      </w:r>
      <w:r>
        <w:t>an</w:t>
      </w:r>
      <w:r w:rsidRPr="00C96BF4">
        <w:t xml:space="preserve"> HTTP ser</w:t>
      </w:r>
      <w:r>
        <w:t>v</w:t>
      </w:r>
      <w:r w:rsidRPr="00C96BF4">
        <w:t>er that acts as a proxy</w:t>
      </w:r>
      <w:r>
        <w:t xml:space="preserve"> (</w:t>
      </w:r>
      <w:proofErr w:type="gramStart"/>
      <w:r>
        <w:t>i.e.</w:t>
      </w:r>
      <w:proofErr w:type="gramEnd"/>
      <w:r>
        <w:t xml:space="preserve"> UPF). The UE requests proxying the XR service data flow including information to assist identification of the Flow Type</w:t>
      </w:r>
      <w:r w:rsidR="00D26D28">
        <w:t xml:space="preserve"> of the data flow</w:t>
      </w:r>
      <w:r>
        <w:t xml:space="preserve">. </w:t>
      </w:r>
    </w:p>
    <w:p w14:paraId="1A5C13E5" w14:textId="7BFD2358" w:rsidR="00E756FD" w:rsidRDefault="00E756FD" w:rsidP="00E756FD">
      <w:r>
        <w:t>The QoS rules for mapping to QoS flows in the UE refer to 5-tuples visible to the UE lower layers. With a UDP tunnel between UE and proxy in UPF, those are the 5-tuples of the UE – proxy QUIC connection. When an XR service needs to send a</w:t>
      </w:r>
      <w:r w:rsidRPr="007C27A6">
        <w:t xml:space="preserve"> different media </w:t>
      </w:r>
      <w:r>
        <w:t xml:space="preserve">stream and the QUIC client sets a new E2E path for a new media stream (as described in </w:t>
      </w:r>
      <w:r w:rsidR="00357E8E">
        <w:t>Annex X</w:t>
      </w:r>
      <w:r>
        <w:t xml:space="preserve"> (</w:t>
      </w:r>
      <w:proofErr w:type="gramStart"/>
      <w:r>
        <w:t xml:space="preserve">figure </w:t>
      </w:r>
      <w:r w:rsidR="00357E8E">
        <w:t>X-</w:t>
      </w:r>
      <w:r>
        <w:t>1</w:t>
      </w:r>
      <w:proofErr w:type="gramEnd"/>
      <w:r>
        <w:t>)):</w:t>
      </w:r>
    </w:p>
    <w:p w14:paraId="5973E90B" w14:textId="77777777" w:rsidR="00E756FD" w:rsidRDefault="00E756FD" w:rsidP="00E756FD">
      <w:pPr>
        <w:pStyle w:val="B1"/>
      </w:pPr>
      <w:r>
        <w:t xml:space="preserve">-    The UE also sets a new path in the QUIC connection to the proxy in UPF. </w:t>
      </w:r>
    </w:p>
    <w:p w14:paraId="4EC03552" w14:textId="77777777" w:rsidR="00E756FD" w:rsidRDefault="00E756FD" w:rsidP="00E756FD">
      <w:pPr>
        <w:pStyle w:val="B1"/>
      </w:pPr>
      <w:r>
        <w:t xml:space="preserve">-    The </w:t>
      </w:r>
      <w:r w:rsidRPr="00AD3EC5">
        <w:t>UE</w:t>
      </w:r>
      <w:r w:rsidRPr="00304F98">
        <w:t xml:space="preserve"> sends </w:t>
      </w:r>
      <w:r w:rsidRPr="00AD3EC5">
        <w:t>on th</w:t>
      </w:r>
      <w:r>
        <w:t>is</w:t>
      </w:r>
      <w:r w:rsidRPr="00AD3EC5">
        <w:t xml:space="preserve"> </w:t>
      </w:r>
      <w:r>
        <w:t xml:space="preserve">new path the </w:t>
      </w:r>
      <w:r w:rsidRPr="00140A31">
        <w:t>CONNECT_UDP</w:t>
      </w:r>
      <w:r w:rsidRPr="00AD3EC5">
        <w:t xml:space="preserve"> request </w:t>
      </w:r>
      <w:r>
        <w:t xml:space="preserve">for the new XR service data flow including information to assist identification of the data flow </w:t>
      </w:r>
      <w:proofErr w:type="spellStart"/>
      <w:r>
        <w:t>Flow</w:t>
      </w:r>
      <w:proofErr w:type="spellEnd"/>
      <w:r>
        <w:t xml:space="preserve"> Type.</w:t>
      </w:r>
    </w:p>
    <w:p w14:paraId="3ECA5AF6" w14:textId="77777777" w:rsidR="00E756FD" w:rsidRDefault="00E756FD" w:rsidP="00E756FD">
      <w:r>
        <w:t xml:space="preserve">There are several alternatives for how this in-band assistance information can be provided by the UE using the </w:t>
      </w:r>
      <w:r w:rsidRPr="00140A31">
        <w:t>CONNECT_UDP request,</w:t>
      </w:r>
      <w:r>
        <w:t xml:space="preserve"> including:</w:t>
      </w:r>
    </w:p>
    <w:p w14:paraId="741076D7" w14:textId="77777777" w:rsidR="00E756FD" w:rsidRDefault="00E756FD" w:rsidP="00E756FD">
      <w:pPr>
        <w:pStyle w:val="B1"/>
      </w:pPr>
      <w:r>
        <w:t xml:space="preserve">-    Implicitly:  using the parameters defined for the request in RFC </w:t>
      </w:r>
      <w:r w:rsidRPr="006E23A1">
        <w:t>9298</w:t>
      </w:r>
      <w:r w:rsidRPr="00304F98">
        <w:t xml:space="preserve"> [z]</w:t>
      </w:r>
      <w:r>
        <w:t xml:space="preserve"> (</w:t>
      </w:r>
      <w:proofErr w:type="gramStart"/>
      <w:r>
        <w:t>e.g.</w:t>
      </w:r>
      <w:proofErr w:type="gramEnd"/>
      <w:r>
        <w:t xml:space="preserve"> authority) themselves based one some rules included in the UE configuration for UE in-band assistance sent by 5GS.</w:t>
      </w:r>
    </w:p>
    <w:p w14:paraId="36AC1064" w14:textId="77777777" w:rsidR="00E756FD" w:rsidRDefault="00E756FD" w:rsidP="00E756FD">
      <w:pPr>
        <w:pStyle w:val="B1"/>
      </w:pPr>
      <w:r>
        <w:t>-    Explicitly:  using a 3GPP defined extension (or an IETF defined extension if possible).</w:t>
      </w:r>
    </w:p>
    <w:p w14:paraId="01FD9098" w14:textId="77777777" w:rsidR="00E756FD" w:rsidRDefault="00E756FD" w:rsidP="00E756FD">
      <w:r>
        <w:t xml:space="preserve">When the CONNECT_UDP request is received in the proxy in UPF, the UPF extracts the assistance information and determines the Flow Type, it proceeds as in RFC </w:t>
      </w:r>
      <w:r w:rsidRPr="006E23A1">
        <w:t>9298</w:t>
      </w:r>
      <w:r w:rsidRPr="00304F98">
        <w:t xml:space="preserve"> [z]</w:t>
      </w:r>
      <w:r>
        <w:t xml:space="preserve"> and, based on rules sent by SMF:</w:t>
      </w:r>
    </w:p>
    <w:p w14:paraId="77A0B689" w14:textId="692B9A47" w:rsidR="00E756FD" w:rsidRDefault="00E756FD" w:rsidP="00E756FD">
      <w:pPr>
        <w:pStyle w:val="B1"/>
      </w:pPr>
      <w:r>
        <w:t xml:space="preserve">-     UPF includes the Flow Type in a data flow traffic detection report to SMF, so SMF can establish the QoS flow (if needed) and install QoS rules for the reported 5-tuple in UE and UPF. </w:t>
      </w:r>
    </w:p>
    <w:p w14:paraId="6B87A320" w14:textId="07D7F590" w:rsidR="00E756FD" w:rsidRDefault="00E756FD" w:rsidP="00563CF4">
      <w:pPr>
        <w:pStyle w:val="NO"/>
        <w:pPrChange w:id="61" w:author="Shabnam Sultana" w:date="2024-04-05T16:52:00Z">
          <w:pPr>
            <w:ind w:left="284"/>
          </w:pPr>
        </w:pPrChange>
      </w:pPr>
      <w:r>
        <w:t>NOTE</w:t>
      </w:r>
      <w:ins w:id="62" w:author="Shabnam Sultana" w:date="2024-04-05T16:53:00Z">
        <w:r w:rsidR="00563CF4">
          <w:t xml:space="preserve"> 2</w:t>
        </w:r>
      </w:ins>
      <w:r>
        <w:t xml:space="preserve">: optionally, the PDR matching conditions could also be enhanced with the Flow Type and UPF could then consider the Flow Type of a data flow during PDR matching procedure. </w:t>
      </w:r>
    </w:p>
    <w:p w14:paraId="4D89EF0C" w14:textId="77777777" w:rsidR="00E756FD" w:rsidRDefault="00E756FD" w:rsidP="00E756FD">
      <w:r>
        <w:t>The UPF implementation of the MP-QUIC functionality supports the UDP proxying extension defined in [y] which optimizes the proxying of QUIC connections: t</w:t>
      </w:r>
      <w:r w:rsidRPr="00FF6E70">
        <w:t xml:space="preserve">o avoid re-encapsulation and re-encryption, all XRM payload packets shall </w:t>
      </w:r>
      <w:r>
        <w:t>use forward mode defined in</w:t>
      </w:r>
      <w:r w:rsidRPr="00FF6E70">
        <w:t xml:space="preserve"> QUIC-Aware Proxying using HTTP [</w:t>
      </w:r>
      <w:r>
        <w:t>y</w:t>
      </w:r>
      <w:r w:rsidRPr="00FF6E70">
        <w:t>]</w:t>
      </w:r>
      <w:r>
        <w:t xml:space="preserve">. </w:t>
      </w:r>
    </w:p>
    <w:p w14:paraId="3FA472E8" w14:textId="1ABCF15D" w:rsidR="00E756FD" w:rsidRDefault="00E756FD" w:rsidP="00E756FD">
      <w:r>
        <w:t>See 6.X.</w:t>
      </w:r>
      <w:r w:rsidR="00276012">
        <w:t>3.1</w:t>
      </w:r>
      <w:r>
        <w:t xml:space="preserve"> for the procedure for the solution described above.</w:t>
      </w:r>
    </w:p>
    <w:p w14:paraId="22D8F611" w14:textId="6CD38429" w:rsidR="00E756FD" w:rsidRDefault="00E756FD" w:rsidP="00E756FD">
      <w:pPr>
        <w:pStyle w:val="Heading2"/>
      </w:pPr>
      <w:bookmarkStart w:id="63" w:name="_Toc148498835"/>
      <w:r>
        <w:t>6.X.</w:t>
      </w:r>
      <w:r w:rsidR="00276012">
        <w:t>3</w:t>
      </w:r>
      <w:r>
        <w:tab/>
        <w:t>Procedures</w:t>
      </w:r>
      <w:bookmarkEnd w:id="63"/>
    </w:p>
    <w:p w14:paraId="78649E19" w14:textId="10B3C0B8" w:rsidR="00E756FD" w:rsidRDefault="00E756FD" w:rsidP="00E756FD">
      <w:r>
        <w:t xml:space="preserve">In this procedure, the E2E XR service is using MPQUIC as described in </w:t>
      </w:r>
      <w:r w:rsidR="005F043F">
        <w:t>Annex A</w:t>
      </w:r>
      <w:r>
        <w:t xml:space="preserve">. </w:t>
      </w:r>
    </w:p>
    <w:p w14:paraId="47122090" w14:textId="77777777" w:rsidR="00E756FD" w:rsidRDefault="00E756FD" w:rsidP="00E756FD">
      <w:r>
        <w:t xml:space="preserve"> </w:t>
      </w:r>
    </w:p>
    <w:p w14:paraId="1D781B57" w14:textId="77777777" w:rsidR="00E756FD" w:rsidRDefault="00E756FD" w:rsidP="00E756FD"/>
    <w:p w14:paraId="23BDA915" w14:textId="6A05BB68" w:rsidR="00E756FD" w:rsidRDefault="00E756FD" w:rsidP="00E756FD">
      <w:pPr>
        <w:pStyle w:val="TF"/>
      </w:pPr>
      <w:r w:rsidRPr="00A724FD">
        <w:lastRenderedPageBreak/>
        <w:t xml:space="preserve"> </w:t>
      </w:r>
      <w:r w:rsidR="00790074">
        <w:rPr>
          <w:noProof/>
        </w:rPr>
        <w:object w:dxaOrig="13009" w:dyaOrig="9948" w14:anchorId="445AB4AD">
          <v:shape id="_x0000_i1026" type="#_x0000_t75" style="width:425.6pt;height:320.8pt" o:ole="">
            <v:imagedata r:id="rId14" o:title=""/>
          </v:shape>
          <o:OLEObject Type="Embed" ProgID="Visio.Drawing.15" ShapeID="_x0000_i1026" DrawAspect="Content" ObjectID="_1773841186" r:id="rId15"/>
        </w:object>
      </w:r>
    </w:p>
    <w:p w14:paraId="3E0C4141" w14:textId="77777777" w:rsidR="00E756FD" w:rsidRPr="001204E1" w:rsidRDefault="00E756FD" w:rsidP="00E756FD">
      <w:pPr>
        <w:pStyle w:val="TF"/>
      </w:pPr>
      <w:r w:rsidRPr="001204E1">
        <w:t>Figure 6.</w:t>
      </w:r>
      <w:r>
        <w:t>x.3</w:t>
      </w:r>
      <w:r w:rsidRPr="001204E1">
        <w:t>-</w:t>
      </w:r>
      <w:r w:rsidRPr="001204E1">
        <w:rPr>
          <w:noProof/>
        </w:rPr>
        <w:t>1</w:t>
      </w:r>
      <w:r w:rsidRPr="001204E1">
        <w:t xml:space="preserve">: </w:t>
      </w:r>
      <w:r>
        <w:t>UE in-band assistance for Flow Type detection using CONNECT_UDP</w:t>
      </w:r>
    </w:p>
    <w:p w14:paraId="77301E0C" w14:textId="77777777" w:rsidR="00E756FD" w:rsidRDefault="00E756FD" w:rsidP="00E756FD"/>
    <w:p w14:paraId="0BFD9E7C" w14:textId="77777777" w:rsidR="00E756FD" w:rsidRDefault="00E756FD" w:rsidP="00E756FD">
      <w:r>
        <w:t>Before the XR application starts sending data:</w:t>
      </w:r>
      <w:r w:rsidRPr="00687953">
        <w:t xml:space="preserve"> </w:t>
      </w:r>
    </w:p>
    <w:p w14:paraId="1BB5B2B9" w14:textId="77777777" w:rsidR="00E756FD" w:rsidRDefault="00E756FD" w:rsidP="00E756FD">
      <w:r>
        <w:t xml:space="preserve">a.  AF sends an </w:t>
      </w:r>
      <w:proofErr w:type="spellStart"/>
      <w:r>
        <w:t>AFsessionwithQoS</w:t>
      </w:r>
      <w:proofErr w:type="spellEnd"/>
      <w:r>
        <w:t xml:space="preserve"> request for the application (identified </w:t>
      </w:r>
      <w:proofErr w:type="gramStart"/>
      <w:r>
        <w:t>e.g.</w:t>
      </w:r>
      <w:proofErr w:type="gramEnd"/>
      <w:r>
        <w:t xml:space="preserve"> using App Id or AS1 </w:t>
      </w:r>
      <w:proofErr w:type="spellStart"/>
      <w:r>
        <w:t>Dst</w:t>
      </w:r>
      <w:proofErr w:type="spellEnd"/>
      <w:r>
        <w:t xml:space="preserve"> IP). AF provides QoS requirements for the Flow Type (</w:t>
      </w:r>
      <w:proofErr w:type="gramStart"/>
      <w:r>
        <w:t>e.g.</w:t>
      </w:r>
      <w:proofErr w:type="gramEnd"/>
      <w:r>
        <w:t xml:space="preserve"> audio, video). As a result, policies and rules are distributed to SMF and UPF. </w:t>
      </w:r>
      <w:r w:rsidRPr="008B3839">
        <w:t>In this example, the rules to UPF request UPF to report to SMF detection of the application traffic data flows including the Flow Type that shall be derived from UE in-band assistance information provided to proxy in UPF.</w:t>
      </w:r>
    </w:p>
    <w:p w14:paraId="2496151C" w14:textId="78838D62" w:rsidR="00E756FD" w:rsidRDefault="00E756FD" w:rsidP="00E756FD">
      <w:r>
        <w:t xml:space="preserve">b. The 5GS configures the UE to provide in-band assistance information for data flow </w:t>
      </w:r>
      <w:proofErr w:type="spellStart"/>
      <w:r>
        <w:t>Flow</w:t>
      </w:r>
      <w:proofErr w:type="spellEnd"/>
      <w:r>
        <w:t xml:space="preserve"> Type identification</w:t>
      </w:r>
      <w:r w:rsidR="00644264">
        <w:t xml:space="preserve"> by means of the </w:t>
      </w:r>
      <w:proofErr w:type="spellStart"/>
      <w:r w:rsidR="00644264">
        <w:t>ePCO</w:t>
      </w:r>
      <w:proofErr w:type="spellEnd"/>
      <w:r w:rsidR="00644264">
        <w:t xml:space="preserve"> </w:t>
      </w:r>
      <w:r w:rsidR="00EC26B4">
        <w:t>or R</w:t>
      </w:r>
      <w:r w:rsidR="00B27C4C">
        <w:t>out</w:t>
      </w:r>
      <w:r w:rsidR="00450D3F">
        <w:t>er</w:t>
      </w:r>
      <w:r w:rsidR="00B27C4C">
        <w:t xml:space="preserve"> </w:t>
      </w:r>
      <w:r w:rsidR="00EC26B4">
        <w:t>A</w:t>
      </w:r>
      <w:r w:rsidR="00B27C4C">
        <w:t>dvertisement</w:t>
      </w:r>
      <w:r>
        <w:t xml:space="preserve">. </w:t>
      </w:r>
    </w:p>
    <w:p w14:paraId="2A35DF93" w14:textId="77777777" w:rsidR="00E756FD" w:rsidRPr="001579A2" w:rsidRDefault="00E756FD" w:rsidP="00E756FD">
      <w:r>
        <w:t>An XR application in UE starts activity:</w:t>
      </w:r>
    </w:p>
    <w:p w14:paraId="6FCED0C2" w14:textId="77777777" w:rsidR="00E756FD" w:rsidRDefault="00E756FD" w:rsidP="00E756FD">
      <w:pPr>
        <w:pStyle w:val="B1"/>
      </w:pPr>
      <w:r>
        <w:t xml:space="preserve">1.   The QUIC client in the UE, based on the 5GS configuration information received and the XR </w:t>
      </w:r>
      <w:proofErr w:type="gramStart"/>
      <w:r>
        <w:t>application initiated</w:t>
      </w:r>
      <w:proofErr w:type="gramEnd"/>
      <w:r>
        <w:t xml:space="preserve"> transmission request, sets up a QUIC connection with the MP-QUIC proxy in UPF. The QUIC client receives from the proxy in UPF the connection CIDs.</w:t>
      </w:r>
    </w:p>
    <w:p w14:paraId="6C2B91D1" w14:textId="4FB1D061" w:rsidR="00E756FD" w:rsidRDefault="00E756FD" w:rsidP="00E756FD">
      <w:pPr>
        <w:pStyle w:val="B1"/>
      </w:pPr>
      <w:r>
        <w:t>2.   The QUIC client sends a CONNECT_UDP request to the proxy in UPF. This request is according to [</w:t>
      </w:r>
      <w:r w:rsidR="00B901B1">
        <w:t>38</w:t>
      </w:r>
      <w:r>
        <w:t xml:space="preserve">], with the path field set to the FQDN or host, and the port, as in the E2E transport connection to the XR AS1. The request includes assistance information to identify the Flow Type corresponding to that first data flow. When received, the proxy in UPF prepares the proxying as requested and identifies the data flow </w:t>
      </w:r>
      <w:proofErr w:type="spellStart"/>
      <w:r>
        <w:t>Flow</w:t>
      </w:r>
      <w:proofErr w:type="spellEnd"/>
      <w:r>
        <w:t xml:space="preserve"> Type (</w:t>
      </w:r>
      <w:proofErr w:type="gramStart"/>
      <w:r>
        <w:t>e.g.</w:t>
      </w:r>
      <w:proofErr w:type="gramEnd"/>
      <w:r>
        <w:t xml:space="preserve"> Audio) based on the assistance information received, and optionally, local configuration.</w:t>
      </w:r>
    </w:p>
    <w:p w14:paraId="5E85FC21" w14:textId="77777777" w:rsidR="00E756FD" w:rsidRDefault="00E756FD" w:rsidP="00E756FD">
      <w:pPr>
        <w:pStyle w:val="B1"/>
      </w:pPr>
      <w:r>
        <w:t xml:space="preserve">3.   In UPF, the data flow to AS1 matches a PDU Session PDR with associated URR. UPF reports the data flow (5-tuple) to SMF including the data flow </w:t>
      </w:r>
      <w:proofErr w:type="spellStart"/>
      <w:r>
        <w:t>Flow</w:t>
      </w:r>
      <w:proofErr w:type="spellEnd"/>
      <w:r>
        <w:t xml:space="preserve"> Type.</w:t>
      </w:r>
    </w:p>
    <w:p w14:paraId="55266BE8" w14:textId="3265BCBE" w:rsidR="00E756FD" w:rsidRDefault="00E756FD" w:rsidP="00E756FD">
      <w:pPr>
        <w:pStyle w:val="B1"/>
      </w:pPr>
      <w:r>
        <w:t xml:space="preserve">4.   SMF </w:t>
      </w:r>
      <w:r w:rsidR="00F140A2">
        <w:t xml:space="preserve">interacts with PCF </w:t>
      </w:r>
      <w:r w:rsidR="00E6339E">
        <w:t xml:space="preserve">and </w:t>
      </w:r>
      <w:r>
        <w:t>determines the QoS requirements that apply to the detected data flow. SMF considers the policies for the session and the data flow report by UPF including the Flow Type. SMF establishes the QoS flow if needed (in this example, QoS1) and provides rules to UE and UPF that map the detected data Flow to that QoS Flow.</w:t>
      </w:r>
    </w:p>
    <w:p w14:paraId="3E068F07" w14:textId="20C0AC5B" w:rsidR="00E756FD" w:rsidRDefault="00E756FD" w:rsidP="00E756FD">
      <w:pPr>
        <w:pStyle w:val="B1"/>
      </w:pPr>
      <w:r>
        <w:lastRenderedPageBreak/>
        <w:t xml:space="preserve">5.   The traffic starts between UE and AS1 on the E2E path.  The E2E interactions described in </w:t>
      </w:r>
      <w:r w:rsidRPr="001204E1">
        <w:t xml:space="preserve">Figure </w:t>
      </w:r>
      <w:r w:rsidR="0058598D">
        <w:t>X-1</w:t>
      </w:r>
      <w:r>
        <w:t xml:space="preserve"> are proxied by UPF according to [</w:t>
      </w:r>
      <w:r w:rsidR="00B901B1">
        <w:t>40</w:t>
      </w:r>
      <w:r>
        <w:t xml:space="preserve">]. The UL/DL traffic is mapped to the corresponding QoS Flow (in this example, QoS1). </w:t>
      </w:r>
    </w:p>
    <w:p w14:paraId="1CA9E107" w14:textId="77777777" w:rsidR="00E756FD" w:rsidRDefault="00E756FD" w:rsidP="00E756FD">
      <w:r>
        <w:t>When XR application needs to start a new media stream (video in this example):</w:t>
      </w:r>
    </w:p>
    <w:p w14:paraId="3C2A8915" w14:textId="77777777" w:rsidR="00E756FD" w:rsidRDefault="00E756FD" w:rsidP="00E756FD">
      <w:pPr>
        <w:pStyle w:val="B1"/>
      </w:pPr>
      <w:r>
        <w:t>6. The UE selects a new path to the proxy in UPF and sets the path.</w:t>
      </w:r>
    </w:p>
    <w:p w14:paraId="46D9C5AB" w14:textId="77777777" w:rsidR="00E756FD" w:rsidRDefault="00E756FD" w:rsidP="00E756FD">
      <w:pPr>
        <w:pStyle w:val="B1"/>
      </w:pPr>
      <w:r>
        <w:t>7. The UE sends the CONNECT_UDP request on that new path to the proxy in UPF to request to proxy the new E2E data flow to XR AS1 (with path set to FQDN or host, and port, as in the E2E path to XR AS1). UE includes assistance information to identify the Flow Type</w:t>
      </w:r>
      <w:r w:rsidDel="00D02818">
        <w:t xml:space="preserve"> </w:t>
      </w:r>
      <w:r>
        <w:t xml:space="preserve">corresponding to the data flow. When received, the proxy in UPF prepares the proxying as requested and identifies the data flow </w:t>
      </w:r>
      <w:proofErr w:type="spellStart"/>
      <w:r>
        <w:t>Flow</w:t>
      </w:r>
      <w:proofErr w:type="spellEnd"/>
      <w:r>
        <w:t xml:space="preserve"> Type (</w:t>
      </w:r>
      <w:proofErr w:type="gramStart"/>
      <w:r>
        <w:t>e.g.</w:t>
      </w:r>
      <w:proofErr w:type="gramEnd"/>
      <w:r>
        <w:t xml:space="preserve"> Video) based on the assistance information received, and optionally, local configuration.</w:t>
      </w:r>
    </w:p>
    <w:p w14:paraId="2B80FF33" w14:textId="77777777" w:rsidR="00E756FD" w:rsidRDefault="00E756FD" w:rsidP="00E756FD">
      <w:pPr>
        <w:pStyle w:val="B1"/>
      </w:pPr>
      <w:r>
        <w:t xml:space="preserve">8.  In UPF, the new data flow to AS1 matches a PDU Session PDR with associated URR. UPF reports the data flow (5-tuple) to SMF, including the data flow </w:t>
      </w:r>
      <w:proofErr w:type="spellStart"/>
      <w:r>
        <w:t>Flow</w:t>
      </w:r>
      <w:proofErr w:type="spellEnd"/>
      <w:r>
        <w:t xml:space="preserve"> Type. </w:t>
      </w:r>
    </w:p>
    <w:p w14:paraId="0ECB0559" w14:textId="01D590AC" w:rsidR="00E756FD" w:rsidRDefault="00E756FD" w:rsidP="00E756FD">
      <w:pPr>
        <w:pStyle w:val="B1"/>
      </w:pPr>
      <w:r>
        <w:t xml:space="preserve">9.  SMF </w:t>
      </w:r>
      <w:r w:rsidR="00E6339E">
        <w:t xml:space="preserve">interacts with PCF and </w:t>
      </w:r>
      <w:r>
        <w:t>determines the QoS requirements that apply to the detected data flow. SMF considers the policies for the session and the data flow report by UPF including the Flow Type. SMF establishes the QoS flow if needed (in this example, QoS2) and provides rules to UE and UPF that map the detected data Flow to that QoS Flow.</w:t>
      </w:r>
    </w:p>
    <w:p w14:paraId="1D98D531" w14:textId="3843BB1E" w:rsidR="00E756FD" w:rsidRDefault="00E756FD" w:rsidP="00E756FD">
      <w:pPr>
        <w:pStyle w:val="B1"/>
      </w:pPr>
      <w:r>
        <w:t xml:space="preserve">10. The new media stream traffic starts between UE and AS1 on the new E2E path.  The E2E interactions described in </w:t>
      </w:r>
      <w:r w:rsidRPr="001204E1">
        <w:t xml:space="preserve">Figure </w:t>
      </w:r>
      <w:r w:rsidR="0058598D">
        <w:t>X-1</w:t>
      </w:r>
      <w:r>
        <w:t xml:space="preserve"> are proxied by UPF according to [</w:t>
      </w:r>
      <w:r w:rsidR="00B901B1">
        <w:t>40</w:t>
      </w:r>
      <w:r>
        <w:t xml:space="preserve">]. The media stream UL/DL traffic is mapped to corresponding QoS Flow (in this example, QoS2). </w:t>
      </w:r>
    </w:p>
    <w:p w14:paraId="69332699" w14:textId="77777777" w:rsidR="00E756FD" w:rsidRPr="00822E86" w:rsidRDefault="00E756FD" w:rsidP="00E756FD">
      <w:pPr>
        <w:pStyle w:val="Heading2"/>
      </w:pPr>
      <w:bookmarkStart w:id="64" w:name="_Toc326248711"/>
      <w:bookmarkStart w:id="65" w:name="_Toc510604409"/>
      <w:bookmarkStart w:id="66" w:name="_Toc92875664"/>
      <w:bookmarkStart w:id="67" w:name="_Toc93070688"/>
      <w:bookmarkStart w:id="68" w:name="_Toc148498836"/>
      <w:r w:rsidRPr="4AE33778">
        <w:t>6.X.4</w:t>
      </w:r>
      <w:r w:rsidRPr="00A76F49">
        <w:tab/>
      </w:r>
      <w:bookmarkEnd w:id="64"/>
      <w:bookmarkEnd w:id="65"/>
      <w:bookmarkEnd w:id="66"/>
      <w:r w:rsidRPr="4AE33778">
        <w:t xml:space="preserve">Impacts on services, </w:t>
      </w:r>
      <w:proofErr w:type="gramStart"/>
      <w:r w:rsidRPr="4AE33778">
        <w:t>entities</w:t>
      </w:r>
      <w:proofErr w:type="gramEnd"/>
      <w:r w:rsidRPr="4AE33778">
        <w:t xml:space="preserve"> and interfaces</w:t>
      </w:r>
      <w:bookmarkEnd w:id="67"/>
      <w:bookmarkEnd w:id="68"/>
    </w:p>
    <w:p w14:paraId="6A5CBA6F" w14:textId="77777777" w:rsidR="00E756FD" w:rsidRDefault="00E756FD" w:rsidP="00E756FD">
      <w:pPr>
        <w:rPr>
          <w:rStyle w:val="normaltextrun"/>
          <w:color w:val="000000"/>
          <w:shd w:val="clear" w:color="auto" w:fill="FFFFFF"/>
        </w:rPr>
      </w:pPr>
      <w:r>
        <w:rPr>
          <w:rStyle w:val="normaltextrun"/>
          <w:color w:val="000000"/>
          <w:shd w:val="clear" w:color="auto" w:fill="FFFFFF"/>
        </w:rPr>
        <w:t>Applicable where applications multiplex flows with different QoS needs in one single QUIC transport connection using different 5-tuples (</w:t>
      </w:r>
      <w:proofErr w:type="gramStart"/>
      <w:r>
        <w:rPr>
          <w:rStyle w:val="normaltextrun"/>
          <w:color w:val="000000"/>
          <w:shd w:val="clear" w:color="auto" w:fill="FFFFFF"/>
        </w:rPr>
        <w:t>e.g.</w:t>
      </w:r>
      <w:proofErr w:type="gramEnd"/>
      <w:r>
        <w:rPr>
          <w:rStyle w:val="normaltextrun"/>
          <w:color w:val="000000"/>
          <w:shd w:val="clear" w:color="auto" w:fill="FFFFFF"/>
        </w:rPr>
        <w:t xml:space="preserve"> using MPQUIC as described in 6.X.2.)</w:t>
      </w:r>
    </w:p>
    <w:p w14:paraId="02692206" w14:textId="77777777" w:rsidR="00E756FD" w:rsidRDefault="00E756FD" w:rsidP="00E756FD">
      <w:pPr>
        <w:rPr>
          <w:rStyle w:val="normaltextrun"/>
          <w:color w:val="000000"/>
          <w:shd w:val="clear" w:color="auto" w:fill="FFFFFF"/>
        </w:rPr>
      </w:pPr>
      <w:r>
        <w:rPr>
          <w:rStyle w:val="normaltextrun"/>
          <w:color w:val="000000"/>
          <w:shd w:val="clear" w:color="auto" w:fill="FFFFFF"/>
        </w:rPr>
        <w:t>Impacts to support that AF can provide per Flow Type QoS requirements:</w:t>
      </w:r>
    </w:p>
    <w:p w14:paraId="164AF0A9" w14:textId="196E34DC" w:rsidR="00E756FD" w:rsidRDefault="00E756FD" w:rsidP="00E756FD">
      <w:pPr>
        <w:pStyle w:val="B1"/>
      </w:pPr>
      <w:r>
        <w:t xml:space="preserve">AF/NEF/PCF: consume/offer APIs enhanced to allow to request/serve QoS requirements </w:t>
      </w:r>
      <w:r w:rsidR="00E76405">
        <w:t>for</w:t>
      </w:r>
      <w:r>
        <w:t xml:space="preserve"> the data flow </w:t>
      </w:r>
      <w:proofErr w:type="spellStart"/>
      <w:r>
        <w:t>Flow</w:t>
      </w:r>
      <w:proofErr w:type="spellEnd"/>
      <w:r>
        <w:t xml:space="preserve"> </w:t>
      </w:r>
      <w:proofErr w:type="gramStart"/>
      <w:r>
        <w:t>Type;</w:t>
      </w:r>
      <w:proofErr w:type="gramEnd"/>
    </w:p>
    <w:p w14:paraId="76A10EBA" w14:textId="00D3A776" w:rsidR="004439E4" w:rsidRDefault="004439E4" w:rsidP="00E756FD">
      <w:pPr>
        <w:pStyle w:val="B1"/>
      </w:pPr>
      <w:r>
        <w:t>PCF:  supports to provide PCC Rules to SMF including applications detection instructions for the Flow Type</w:t>
      </w:r>
    </w:p>
    <w:p w14:paraId="53FF4AE1" w14:textId="1D673ED4" w:rsidR="00E756FD" w:rsidRDefault="00E756FD" w:rsidP="00E756FD">
      <w:pPr>
        <w:pStyle w:val="B1"/>
      </w:pPr>
      <w:r>
        <w:t xml:space="preserve">SMF: supports to instruct UPF to report </w:t>
      </w:r>
      <w:r w:rsidR="001B054A">
        <w:t xml:space="preserve">detection of </w:t>
      </w:r>
      <w:r>
        <w:t xml:space="preserve">data Flow </w:t>
      </w:r>
      <w:r w:rsidR="001B054A">
        <w:t xml:space="preserve">with </w:t>
      </w:r>
      <w:r>
        <w:t xml:space="preserve">Flow Type derived from UE assistance information </w:t>
      </w:r>
      <w:r w:rsidR="001B054A">
        <w:t xml:space="preserve">when it </w:t>
      </w:r>
      <w:r>
        <w:t xml:space="preserve">is received in-band; </w:t>
      </w:r>
      <w:r w:rsidR="000E69FA">
        <w:t xml:space="preserve">SMF </w:t>
      </w:r>
      <w:r w:rsidR="00696F79">
        <w:t xml:space="preserve">supports to provide the UE with MP-QUIC proxy contact information with </w:t>
      </w:r>
      <w:proofErr w:type="spellStart"/>
      <w:r w:rsidR="00696F79">
        <w:t>ePCO</w:t>
      </w:r>
      <w:proofErr w:type="spellEnd"/>
      <w:r w:rsidR="00696F79">
        <w:t xml:space="preserve"> and R</w:t>
      </w:r>
      <w:r w:rsidR="00450D3F">
        <w:t xml:space="preserve">outer </w:t>
      </w:r>
      <w:r w:rsidR="00696F79">
        <w:t>A</w:t>
      </w:r>
      <w:r w:rsidR="00450D3F">
        <w:t>dvertisement</w:t>
      </w:r>
      <w:r w:rsidR="00696F79">
        <w:t>.</w:t>
      </w:r>
    </w:p>
    <w:p w14:paraId="03E86F29" w14:textId="6E35AF73" w:rsidR="00E756FD" w:rsidRDefault="00E756FD" w:rsidP="00E756FD">
      <w:pPr>
        <w:pStyle w:val="B1"/>
      </w:pPr>
      <w:r>
        <w:t xml:space="preserve">UPF: implements the MP-QUIC proxy functionality according to [x] and [y]. The proxy in UPF can extract information in CONNECT_UDP requests from the UE and can use this information to identify the data flow </w:t>
      </w:r>
      <w:proofErr w:type="spellStart"/>
      <w:r>
        <w:t>Flow</w:t>
      </w:r>
      <w:proofErr w:type="spellEnd"/>
      <w:r>
        <w:t xml:space="preserve"> Type and provide them in traffic detection reports to SMF</w:t>
      </w:r>
      <w:ins w:id="69" w:author="Shabnam Sultana" w:date="2024-04-05T16:52:00Z">
        <w:r w:rsidR="00563CF4">
          <w:t>.</w:t>
        </w:r>
      </w:ins>
      <w:del w:id="70" w:author="Shabnam Sultana" w:date="2024-04-05T16:52:00Z">
        <w:r w:rsidDel="00563CF4">
          <w:delText>;</w:delText>
        </w:r>
      </w:del>
    </w:p>
    <w:p w14:paraId="06FD2E12" w14:textId="33990A89" w:rsidR="00E756FD" w:rsidRDefault="00E756FD" w:rsidP="00563CF4">
      <w:pPr>
        <w:pStyle w:val="NO"/>
        <w:pPrChange w:id="71" w:author="Shabnam Sultana" w:date="2024-04-05T16:52:00Z">
          <w:pPr>
            <w:ind w:left="284"/>
          </w:pPr>
        </w:pPrChange>
      </w:pPr>
      <w:r>
        <w:t xml:space="preserve">NOTE: optionally, the PDR matching conditions could also be enhanced with the Flow Type and UPF could then consider the Flow Type of a data flow during PDR matching procedure. </w:t>
      </w:r>
    </w:p>
    <w:p w14:paraId="39DD2887" w14:textId="288B87F1" w:rsidR="00E756FD" w:rsidRDefault="00E756FD" w:rsidP="00E756FD">
      <w:pPr>
        <w:pStyle w:val="B1"/>
      </w:pPr>
      <w:r>
        <w:t xml:space="preserve">UE: can use the 5GC MP-QUIC proxy based on 5GS provided configuration as described in 6.x.3 and can provide information to assist dentification of the data flow </w:t>
      </w:r>
      <w:proofErr w:type="spellStart"/>
      <w:r>
        <w:t>Flow</w:t>
      </w:r>
      <w:proofErr w:type="spellEnd"/>
      <w:r>
        <w:t xml:space="preserve"> Type</w:t>
      </w:r>
      <w:r w:rsidR="006B395D">
        <w:t>; can</w:t>
      </w:r>
      <w:r w:rsidR="006B395D" w:rsidRPr="006B395D">
        <w:t xml:space="preserve"> </w:t>
      </w:r>
      <w:r w:rsidR="006B395D">
        <w:t xml:space="preserve">receive the MP-QUIC proxy contact information in </w:t>
      </w:r>
      <w:proofErr w:type="spellStart"/>
      <w:r w:rsidR="006B395D">
        <w:t>ePCO</w:t>
      </w:r>
      <w:proofErr w:type="spellEnd"/>
      <w:r w:rsidR="006B395D">
        <w:t xml:space="preserve"> or R</w:t>
      </w:r>
      <w:r w:rsidR="00556894">
        <w:t xml:space="preserve">outer </w:t>
      </w:r>
      <w:r w:rsidR="006B395D">
        <w:t>A</w:t>
      </w:r>
      <w:r w:rsidR="00556894">
        <w:t>dvertisement</w:t>
      </w:r>
      <w:r>
        <w:t>.</w:t>
      </w:r>
    </w:p>
    <w:p w14:paraId="003DF67D" w14:textId="211CECDB" w:rsidR="00E7583C" w:rsidRPr="00AE09FB" w:rsidRDefault="00E7583C" w:rsidP="00A16155">
      <w:pPr>
        <w:ind w:left="567" w:hanging="283"/>
        <w:rPr>
          <w:rStyle w:val="normaltextrun"/>
          <w:color w:val="000000"/>
          <w:shd w:val="clear" w:color="auto" w:fill="FFFFFF"/>
        </w:rPr>
      </w:pPr>
    </w:p>
    <w:p w14:paraId="7EC1B1D0" w14:textId="5365A456" w:rsidR="3B3D26B1" w:rsidRPr="00084268" w:rsidRDefault="5D9DA071" w:rsidP="00084268">
      <w:pPr>
        <w:ind w:left="283" w:hanging="283"/>
        <w:jc w:val="center"/>
        <w:rPr>
          <w:rStyle w:val="normaltextrun"/>
        </w:rPr>
      </w:pPr>
      <w:r w:rsidRPr="3B3D26B1">
        <w:rPr>
          <w:rFonts w:eastAsia="Times New Roman"/>
          <w:color w:val="FF0000"/>
          <w:sz w:val="40"/>
          <w:szCs w:val="40"/>
        </w:rPr>
        <w:t>*** END of changes ***</w:t>
      </w:r>
    </w:p>
    <w:sectPr w:rsidR="3B3D26B1" w:rsidRPr="00084268" w:rsidSect="006C663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EAE97" w14:textId="77777777" w:rsidR="00B06A6B" w:rsidRDefault="00B06A6B">
      <w:r>
        <w:separator/>
      </w:r>
    </w:p>
  </w:endnote>
  <w:endnote w:type="continuationSeparator" w:id="0">
    <w:p w14:paraId="7576F1D8" w14:textId="77777777" w:rsidR="00B06A6B" w:rsidRDefault="00B06A6B">
      <w:r>
        <w:continuationSeparator/>
      </w:r>
    </w:p>
  </w:endnote>
  <w:endnote w:type="continuationNotice" w:id="1">
    <w:p w14:paraId="0DF4ADAF" w14:textId="77777777" w:rsidR="00B06A6B" w:rsidRDefault="00B06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EB2A1" w14:textId="77777777" w:rsidR="00B06A6B" w:rsidRDefault="00B06A6B">
      <w:r>
        <w:separator/>
      </w:r>
    </w:p>
  </w:footnote>
  <w:footnote w:type="continuationSeparator" w:id="0">
    <w:p w14:paraId="2D34CFB3" w14:textId="77777777" w:rsidR="00B06A6B" w:rsidRDefault="00B06A6B">
      <w:r>
        <w:continuationSeparator/>
      </w:r>
    </w:p>
  </w:footnote>
  <w:footnote w:type="continuationNotice" w:id="1">
    <w:p w14:paraId="489CD6FE" w14:textId="77777777" w:rsidR="00B06A6B" w:rsidRDefault="00B06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57BED7E"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63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6ABFB5D"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63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intelligence2.xml><?xml version="1.0" encoding="utf-8"?>
<int2:intelligence xmlns:int2="http://schemas.microsoft.com/office/intelligence/2020/intelligence" xmlns:oel="http://schemas.microsoft.com/office/2019/extlst">
  <int2:observations>
    <int2:textHash int2:hashCode="TIwVjcAttWXFCZ" int2:id="za6W2IZn">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B2417"/>
    <w:multiLevelType w:val="hybridMultilevel"/>
    <w:tmpl w:val="0DA26ED8"/>
    <w:lvl w:ilvl="0" w:tplc="AB1E1C5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97918"/>
    <w:multiLevelType w:val="hybridMultilevel"/>
    <w:tmpl w:val="9A425DC2"/>
    <w:lvl w:ilvl="0" w:tplc="141CB7A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41BE6"/>
    <w:multiLevelType w:val="hybridMultilevel"/>
    <w:tmpl w:val="03B491DA"/>
    <w:lvl w:ilvl="0" w:tplc="F6DAB6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7019C"/>
    <w:multiLevelType w:val="hybridMultilevel"/>
    <w:tmpl w:val="C5109F92"/>
    <w:lvl w:ilvl="0" w:tplc="2196BDD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71B92"/>
    <w:multiLevelType w:val="hybridMultilevel"/>
    <w:tmpl w:val="E6E445C2"/>
    <w:lvl w:ilvl="0" w:tplc="141CB7A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6D22E7"/>
    <w:multiLevelType w:val="hybridMultilevel"/>
    <w:tmpl w:val="2E4465CE"/>
    <w:lvl w:ilvl="0" w:tplc="141CB7A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8FC0DE1"/>
    <w:multiLevelType w:val="hybridMultilevel"/>
    <w:tmpl w:val="F75AC9C2"/>
    <w:lvl w:ilvl="0" w:tplc="5226FD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830559C"/>
    <w:multiLevelType w:val="hybridMultilevel"/>
    <w:tmpl w:val="02F826E6"/>
    <w:lvl w:ilvl="0" w:tplc="D5F46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EE2EF8"/>
    <w:multiLevelType w:val="hybridMultilevel"/>
    <w:tmpl w:val="5A5E1E5E"/>
    <w:lvl w:ilvl="0" w:tplc="2196BDD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3"/>
  </w:num>
  <w:num w:numId="5" w16cid:durableId="1601789818">
    <w:abstractNumId w:val="16"/>
  </w:num>
  <w:num w:numId="6" w16cid:durableId="1535342352">
    <w:abstractNumId w:val="8"/>
  </w:num>
  <w:num w:numId="7" w16cid:durableId="823156989">
    <w:abstractNumId w:val="15"/>
  </w:num>
  <w:num w:numId="8" w16cid:durableId="1069620188">
    <w:abstractNumId w:val="2"/>
  </w:num>
  <w:num w:numId="9" w16cid:durableId="1834102117">
    <w:abstractNumId w:val="10"/>
  </w:num>
  <w:num w:numId="10" w16cid:durableId="1460147002">
    <w:abstractNumId w:val="3"/>
  </w:num>
  <w:num w:numId="11" w16cid:durableId="1269847419">
    <w:abstractNumId w:val="7"/>
  </w:num>
  <w:num w:numId="12" w16cid:durableId="1865170489">
    <w:abstractNumId w:val="9"/>
  </w:num>
  <w:num w:numId="13" w16cid:durableId="1751807251">
    <w:abstractNumId w:val="4"/>
  </w:num>
  <w:num w:numId="14" w16cid:durableId="1723018205">
    <w:abstractNumId w:val="5"/>
  </w:num>
  <w:num w:numId="15" w16cid:durableId="1843624384">
    <w:abstractNumId w:val="6"/>
  </w:num>
  <w:num w:numId="16" w16cid:durableId="2103523310">
    <w:abstractNumId w:val="14"/>
  </w:num>
  <w:num w:numId="17" w16cid:durableId="1061094357">
    <w:abstractNumId w:val="11"/>
  </w:num>
  <w:num w:numId="18" w16cid:durableId="82956224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3"/>
    <w:rsid w:val="000007E9"/>
    <w:rsid w:val="00001482"/>
    <w:rsid w:val="000034F5"/>
    <w:rsid w:val="00004FCB"/>
    <w:rsid w:val="000050EC"/>
    <w:rsid w:val="00005208"/>
    <w:rsid w:val="00007930"/>
    <w:rsid w:val="00010674"/>
    <w:rsid w:val="00011BEC"/>
    <w:rsid w:val="00012B28"/>
    <w:rsid w:val="00012F3A"/>
    <w:rsid w:val="000132E8"/>
    <w:rsid w:val="0001596E"/>
    <w:rsid w:val="00026023"/>
    <w:rsid w:val="00026AFC"/>
    <w:rsid w:val="00027B95"/>
    <w:rsid w:val="00030416"/>
    <w:rsid w:val="00032AB8"/>
    <w:rsid w:val="00033154"/>
    <w:rsid w:val="00033397"/>
    <w:rsid w:val="00033597"/>
    <w:rsid w:val="00034B0D"/>
    <w:rsid w:val="00036213"/>
    <w:rsid w:val="00037A59"/>
    <w:rsid w:val="00037CEB"/>
    <w:rsid w:val="00040095"/>
    <w:rsid w:val="000404D8"/>
    <w:rsid w:val="00042F35"/>
    <w:rsid w:val="00043EB4"/>
    <w:rsid w:val="000442CD"/>
    <w:rsid w:val="00047556"/>
    <w:rsid w:val="00047799"/>
    <w:rsid w:val="000508F2"/>
    <w:rsid w:val="00050A8D"/>
    <w:rsid w:val="00050B50"/>
    <w:rsid w:val="00051834"/>
    <w:rsid w:val="00052231"/>
    <w:rsid w:val="000532B0"/>
    <w:rsid w:val="00053C37"/>
    <w:rsid w:val="00054A22"/>
    <w:rsid w:val="00054C90"/>
    <w:rsid w:val="0005565A"/>
    <w:rsid w:val="00055874"/>
    <w:rsid w:val="00057CE8"/>
    <w:rsid w:val="000607A6"/>
    <w:rsid w:val="000608AD"/>
    <w:rsid w:val="00062023"/>
    <w:rsid w:val="000626BB"/>
    <w:rsid w:val="00064260"/>
    <w:rsid w:val="000655A6"/>
    <w:rsid w:val="00065975"/>
    <w:rsid w:val="00065B81"/>
    <w:rsid w:val="000678F2"/>
    <w:rsid w:val="00071C3A"/>
    <w:rsid w:val="000751FE"/>
    <w:rsid w:val="00076C3A"/>
    <w:rsid w:val="00080512"/>
    <w:rsid w:val="00080A94"/>
    <w:rsid w:val="00084268"/>
    <w:rsid w:val="00084D74"/>
    <w:rsid w:val="00085131"/>
    <w:rsid w:val="0008659C"/>
    <w:rsid w:val="0008755A"/>
    <w:rsid w:val="0009011A"/>
    <w:rsid w:val="00092243"/>
    <w:rsid w:val="000957AF"/>
    <w:rsid w:val="000964E9"/>
    <w:rsid w:val="0009688C"/>
    <w:rsid w:val="00096D45"/>
    <w:rsid w:val="000A0273"/>
    <w:rsid w:val="000A111A"/>
    <w:rsid w:val="000A1252"/>
    <w:rsid w:val="000A1588"/>
    <w:rsid w:val="000A20E2"/>
    <w:rsid w:val="000A28A6"/>
    <w:rsid w:val="000A6419"/>
    <w:rsid w:val="000A6D49"/>
    <w:rsid w:val="000A6FFE"/>
    <w:rsid w:val="000B0BE5"/>
    <w:rsid w:val="000B0EBC"/>
    <w:rsid w:val="000B176A"/>
    <w:rsid w:val="000B299D"/>
    <w:rsid w:val="000B4B18"/>
    <w:rsid w:val="000B56FA"/>
    <w:rsid w:val="000B62D5"/>
    <w:rsid w:val="000B70C3"/>
    <w:rsid w:val="000B7DE0"/>
    <w:rsid w:val="000C15D5"/>
    <w:rsid w:val="000C326F"/>
    <w:rsid w:val="000C47C3"/>
    <w:rsid w:val="000C6633"/>
    <w:rsid w:val="000C6B78"/>
    <w:rsid w:val="000D02ED"/>
    <w:rsid w:val="000D032E"/>
    <w:rsid w:val="000D1CAB"/>
    <w:rsid w:val="000D1F61"/>
    <w:rsid w:val="000D58AB"/>
    <w:rsid w:val="000D63A8"/>
    <w:rsid w:val="000E089E"/>
    <w:rsid w:val="000E08F9"/>
    <w:rsid w:val="000E4CBB"/>
    <w:rsid w:val="000E69FA"/>
    <w:rsid w:val="000E6DD2"/>
    <w:rsid w:val="000E6F5C"/>
    <w:rsid w:val="000E717A"/>
    <w:rsid w:val="000F24DE"/>
    <w:rsid w:val="000F35A3"/>
    <w:rsid w:val="000F3678"/>
    <w:rsid w:val="00100CAD"/>
    <w:rsid w:val="00101A58"/>
    <w:rsid w:val="00101F0E"/>
    <w:rsid w:val="00102B49"/>
    <w:rsid w:val="00105DE4"/>
    <w:rsid w:val="001108AD"/>
    <w:rsid w:val="00110D5A"/>
    <w:rsid w:val="00111395"/>
    <w:rsid w:val="0011254E"/>
    <w:rsid w:val="0011365A"/>
    <w:rsid w:val="0011403B"/>
    <w:rsid w:val="00114694"/>
    <w:rsid w:val="001148A6"/>
    <w:rsid w:val="001155A6"/>
    <w:rsid w:val="00116553"/>
    <w:rsid w:val="00116D12"/>
    <w:rsid w:val="00121DE1"/>
    <w:rsid w:val="0012239E"/>
    <w:rsid w:val="00122534"/>
    <w:rsid w:val="0012413F"/>
    <w:rsid w:val="00124D46"/>
    <w:rsid w:val="00126B1A"/>
    <w:rsid w:val="0013165E"/>
    <w:rsid w:val="0013351E"/>
    <w:rsid w:val="00133525"/>
    <w:rsid w:val="00133D9E"/>
    <w:rsid w:val="00133E43"/>
    <w:rsid w:val="001369D8"/>
    <w:rsid w:val="001376F3"/>
    <w:rsid w:val="00140853"/>
    <w:rsid w:val="00140A31"/>
    <w:rsid w:val="00141135"/>
    <w:rsid w:val="00141457"/>
    <w:rsid w:val="00152A28"/>
    <w:rsid w:val="00153024"/>
    <w:rsid w:val="00154771"/>
    <w:rsid w:val="001579A2"/>
    <w:rsid w:val="00157F15"/>
    <w:rsid w:val="00164A43"/>
    <w:rsid w:val="00166A39"/>
    <w:rsid w:val="00172378"/>
    <w:rsid w:val="00172F1A"/>
    <w:rsid w:val="001732CE"/>
    <w:rsid w:val="00173F54"/>
    <w:rsid w:val="001770AD"/>
    <w:rsid w:val="001777A3"/>
    <w:rsid w:val="0018136F"/>
    <w:rsid w:val="00181C10"/>
    <w:rsid w:val="00182C2E"/>
    <w:rsid w:val="00183693"/>
    <w:rsid w:val="0018576D"/>
    <w:rsid w:val="001860E2"/>
    <w:rsid w:val="00187263"/>
    <w:rsid w:val="0019080A"/>
    <w:rsid w:val="00192358"/>
    <w:rsid w:val="00195464"/>
    <w:rsid w:val="00195582"/>
    <w:rsid w:val="00195A5F"/>
    <w:rsid w:val="001A4C42"/>
    <w:rsid w:val="001A7420"/>
    <w:rsid w:val="001B054A"/>
    <w:rsid w:val="001B2384"/>
    <w:rsid w:val="001B2EBF"/>
    <w:rsid w:val="001B536A"/>
    <w:rsid w:val="001B560C"/>
    <w:rsid w:val="001B6637"/>
    <w:rsid w:val="001C21C3"/>
    <w:rsid w:val="001D01E7"/>
    <w:rsid w:val="001D02C2"/>
    <w:rsid w:val="001D1891"/>
    <w:rsid w:val="001D18D3"/>
    <w:rsid w:val="001D2754"/>
    <w:rsid w:val="001D4CBB"/>
    <w:rsid w:val="001D7E4C"/>
    <w:rsid w:val="001E3474"/>
    <w:rsid w:val="001E55CA"/>
    <w:rsid w:val="001E77B8"/>
    <w:rsid w:val="001F0C1D"/>
    <w:rsid w:val="001F1132"/>
    <w:rsid w:val="001F168B"/>
    <w:rsid w:val="001F4B97"/>
    <w:rsid w:val="001F4FE5"/>
    <w:rsid w:val="00200774"/>
    <w:rsid w:val="00200A22"/>
    <w:rsid w:val="0020108B"/>
    <w:rsid w:val="00203069"/>
    <w:rsid w:val="00205018"/>
    <w:rsid w:val="0021073E"/>
    <w:rsid w:val="002135E9"/>
    <w:rsid w:val="002137F0"/>
    <w:rsid w:val="0021754A"/>
    <w:rsid w:val="00221981"/>
    <w:rsid w:val="00222BBF"/>
    <w:rsid w:val="002248C5"/>
    <w:rsid w:val="00224CA2"/>
    <w:rsid w:val="0022697B"/>
    <w:rsid w:val="00227086"/>
    <w:rsid w:val="00230F53"/>
    <w:rsid w:val="00233D0D"/>
    <w:rsid w:val="002347A2"/>
    <w:rsid w:val="002356CD"/>
    <w:rsid w:val="002357AA"/>
    <w:rsid w:val="002363F2"/>
    <w:rsid w:val="002378B5"/>
    <w:rsid w:val="00243D19"/>
    <w:rsid w:val="0024559A"/>
    <w:rsid w:val="00245FC3"/>
    <w:rsid w:val="0025037A"/>
    <w:rsid w:val="00250840"/>
    <w:rsid w:val="00250CD9"/>
    <w:rsid w:val="002526E6"/>
    <w:rsid w:val="0025274C"/>
    <w:rsid w:val="002527AE"/>
    <w:rsid w:val="00253120"/>
    <w:rsid w:val="00253873"/>
    <w:rsid w:val="00254B0C"/>
    <w:rsid w:val="00256D6F"/>
    <w:rsid w:val="00256E03"/>
    <w:rsid w:val="002579CF"/>
    <w:rsid w:val="002579DF"/>
    <w:rsid w:val="00260157"/>
    <w:rsid w:val="00261FBD"/>
    <w:rsid w:val="002629AF"/>
    <w:rsid w:val="00264F4B"/>
    <w:rsid w:val="0026538D"/>
    <w:rsid w:val="00266985"/>
    <w:rsid w:val="002675F0"/>
    <w:rsid w:val="0027011C"/>
    <w:rsid w:val="00271F71"/>
    <w:rsid w:val="00272064"/>
    <w:rsid w:val="002740BE"/>
    <w:rsid w:val="00276012"/>
    <w:rsid w:val="002760EE"/>
    <w:rsid w:val="002811A2"/>
    <w:rsid w:val="00283405"/>
    <w:rsid w:val="00287CF7"/>
    <w:rsid w:val="00292219"/>
    <w:rsid w:val="0029289E"/>
    <w:rsid w:val="00294C26"/>
    <w:rsid w:val="00294E46"/>
    <w:rsid w:val="00296C6F"/>
    <w:rsid w:val="00297764"/>
    <w:rsid w:val="002A2F3A"/>
    <w:rsid w:val="002B0B6F"/>
    <w:rsid w:val="002B4035"/>
    <w:rsid w:val="002B4D34"/>
    <w:rsid w:val="002B524A"/>
    <w:rsid w:val="002B6339"/>
    <w:rsid w:val="002B7D09"/>
    <w:rsid w:val="002C1642"/>
    <w:rsid w:val="002C1D00"/>
    <w:rsid w:val="002C4D5E"/>
    <w:rsid w:val="002C6DE9"/>
    <w:rsid w:val="002C6EFE"/>
    <w:rsid w:val="002D20A3"/>
    <w:rsid w:val="002D269B"/>
    <w:rsid w:val="002D36DE"/>
    <w:rsid w:val="002D3887"/>
    <w:rsid w:val="002D3D11"/>
    <w:rsid w:val="002D5B4C"/>
    <w:rsid w:val="002D66D0"/>
    <w:rsid w:val="002D66FE"/>
    <w:rsid w:val="002E00EE"/>
    <w:rsid w:val="002E20E2"/>
    <w:rsid w:val="002E40BB"/>
    <w:rsid w:val="002E63B8"/>
    <w:rsid w:val="002E6858"/>
    <w:rsid w:val="002E7309"/>
    <w:rsid w:val="002E7FC7"/>
    <w:rsid w:val="002F1C97"/>
    <w:rsid w:val="002F2387"/>
    <w:rsid w:val="002F25E2"/>
    <w:rsid w:val="002F35D8"/>
    <w:rsid w:val="002F3A09"/>
    <w:rsid w:val="002F64FD"/>
    <w:rsid w:val="003008BF"/>
    <w:rsid w:val="0030145B"/>
    <w:rsid w:val="00303A19"/>
    <w:rsid w:val="00304620"/>
    <w:rsid w:val="00304F98"/>
    <w:rsid w:val="00307E10"/>
    <w:rsid w:val="00310B63"/>
    <w:rsid w:val="00313BD5"/>
    <w:rsid w:val="00314598"/>
    <w:rsid w:val="003158B7"/>
    <w:rsid w:val="00315AD0"/>
    <w:rsid w:val="003172DC"/>
    <w:rsid w:val="00317E6C"/>
    <w:rsid w:val="003215D8"/>
    <w:rsid w:val="003249D5"/>
    <w:rsid w:val="00326FAA"/>
    <w:rsid w:val="00332579"/>
    <w:rsid w:val="003335D6"/>
    <w:rsid w:val="0033611F"/>
    <w:rsid w:val="00336127"/>
    <w:rsid w:val="00340225"/>
    <w:rsid w:val="0034057D"/>
    <w:rsid w:val="00340588"/>
    <w:rsid w:val="003406F7"/>
    <w:rsid w:val="00340FD3"/>
    <w:rsid w:val="0034209C"/>
    <w:rsid w:val="00344DC2"/>
    <w:rsid w:val="00345F76"/>
    <w:rsid w:val="0034607A"/>
    <w:rsid w:val="00346AD6"/>
    <w:rsid w:val="00351009"/>
    <w:rsid w:val="003513B0"/>
    <w:rsid w:val="003519B7"/>
    <w:rsid w:val="0035462D"/>
    <w:rsid w:val="003550D0"/>
    <w:rsid w:val="00356259"/>
    <w:rsid w:val="00356555"/>
    <w:rsid w:val="00356763"/>
    <w:rsid w:val="00356A44"/>
    <w:rsid w:val="00357E8E"/>
    <w:rsid w:val="00360F28"/>
    <w:rsid w:val="003628A0"/>
    <w:rsid w:val="00364AD3"/>
    <w:rsid w:val="00370F66"/>
    <w:rsid w:val="0037187E"/>
    <w:rsid w:val="00372291"/>
    <w:rsid w:val="00372C0C"/>
    <w:rsid w:val="00372FE3"/>
    <w:rsid w:val="0037348C"/>
    <w:rsid w:val="00373965"/>
    <w:rsid w:val="00374079"/>
    <w:rsid w:val="0037490F"/>
    <w:rsid w:val="00376052"/>
    <w:rsid w:val="003765B8"/>
    <w:rsid w:val="0037754E"/>
    <w:rsid w:val="0038237E"/>
    <w:rsid w:val="003827E7"/>
    <w:rsid w:val="00382907"/>
    <w:rsid w:val="00384449"/>
    <w:rsid w:val="003943EB"/>
    <w:rsid w:val="003A10A6"/>
    <w:rsid w:val="003A1250"/>
    <w:rsid w:val="003A247E"/>
    <w:rsid w:val="003A3785"/>
    <w:rsid w:val="003A3950"/>
    <w:rsid w:val="003B07F6"/>
    <w:rsid w:val="003B0D73"/>
    <w:rsid w:val="003B37FD"/>
    <w:rsid w:val="003B5AEF"/>
    <w:rsid w:val="003B5D23"/>
    <w:rsid w:val="003B6AAD"/>
    <w:rsid w:val="003B6F8A"/>
    <w:rsid w:val="003B700C"/>
    <w:rsid w:val="003C1833"/>
    <w:rsid w:val="003C3971"/>
    <w:rsid w:val="003C4411"/>
    <w:rsid w:val="003C6317"/>
    <w:rsid w:val="003D055A"/>
    <w:rsid w:val="003D1CD3"/>
    <w:rsid w:val="003D1DDE"/>
    <w:rsid w:val="003D2299"/>
    <w:rsid w:val="003D443B"/>
    <w:rsid w:val="003D5ADA"/>
    <w:rsid w:val="003E089F"/>
    <w:rsid w:val="003E65E1"/>
    <w:rsid w:val="003F059F"/>
    <w:rsid w:val="003F38E6"/>
    <w:rsid w:val="003F4A88"/>
    <w:rsid w:val="003F509F"/>
    <w:rsid w:val="00400145"/>
    <w:rsid w:val="0040296D"/>
    <w:rsid w:val="00404131"/>
    <w:rsid w:val="004041FE"/>
    <w:rsid w:val="00405D48"/>
    <w:rsid w:val="00405F67"/>
    <w:rsid w:val="00411DC6"/>
    <w:rsid w:val="00412AC2"/>
    <w:rsid w:val="00413068"/>
    <w:rsid w:val="004136AF"/>
    <w:rsid w:val="0041560F"/>
    <w:rsid w:val="00417AF2"/>
    <w:rsid w:val="00420C81"/>
    <w:rsid w:val="00420FB4"/>
    <w:rsid w:val="00423334"/>
    <w:rsid w:val="004240ED"/>
    <w:rsid w:val="0042449F"/>
    <w:rsid w:val="00425EC4"/>
    <w:rsid w:val="0042744E"/>
    <w:rsid w:val="004302A8"/>
    <w:rsid w:val="0043294A"/>
    <w:rsid w:val="00432C22"/>
    <w:rsid w:val="004345EC"/>
    <w:rsid w:val="00435F47"/>
    <w:rsid w:val="004370BF"/>
    <w:rsid w:val="00441E01"/>
    <w:rsid w:val="004439E4"/>
    <w:rsid w:val="00445111"/>
    <w:rsid w:val="00446344"/>
    <w:rsid w:val="00446423"/>
    <w:rsid w:val="00447F58"/>
    <w:rsid w:val="00450445"/>
    <w:rsid w:val="00450D3F"/>
    <w:rsid w:val="00451E9A"/>
    <w:rsid w:val="004525D9"/>
    <w:rsid w:val="00453C57"/>
    <w:rsid w:val="00453E87"/>
    <w:rsid w:val="00453F99"/>
    <w:rsid w:val="004550DD"/>
    <w:rsid w:val="00457140"/>
    <w:rsid w:val="00462351"/>
    <w:rsid w:val="00463CD0"/>
    <w:rsid w:val="00464F3F"/>
    <w:rsid w:val="00464FB2"/>
    <w:rsid w:val="00465515"/>
    <w:rsid w:val="00466566"/>
    <w:rsid w:val="0046788C"/>
    <w:rsid w:val="00467AF1"/>
    <w:rsid w:val="00472649"/>
    <w:rsid w:val="00477E28"/>
    <w:rsid w:val="00480263"/>
    <w:rsid w:val="00480752"/>
    <w:rsid w:val="00482693"/>
    <w:rsid w:val="004832FF"/>
    <w:rsid w:val="00483A91"/>
    <w:rsid w:val="00484E49"/>
    <w:rsid w:val="00486861"/>
    <w:rsid w:val="004904F8"/>
    <w:rsid w:val="00490529"/>
    <w:rsid w:val="004917BE"/>
    <w:rsid w:val="00492B6B"/>
    <w:rsid w:val="00494313"/>
    <w:rsid w:val="00497211"/>
    <w:rsid w:val="0049751D"/>
    <w:rsid w:val="004975BF"/>
    <w:rsid w:val="004A30B6"/>
    <w:rsid w:val="004A5B5B"/>
    <w:rsid w:val="004A66AB"/>
    <w:rsid w:val="004A7C6F"/>
    <w:rsid w:val="004A7CF4"/>
    <w:rsid w:val="004B14A2"/>
    <w:rsid w:val="004B23A8"/>
    <w:rsid w:val="004B29C9"/>
    <w:rsid w:val="004B36C5"/>
    <w:rsid w:val="004B78AB"/>
    <w:rsid w:val="004C1E76"/>
    <w:rsid w:val="004C30AC"/>
    <w:rsid w:val="004C6B19"/>
    <w:rsid w:val="004D00EC"/>
    <w:rsid w:val="004D014A"/>
    <w:rsid w:val="004D06C9"/>
    <w:rsid w:val="004D0FE8"/>
    <w:rsid w:val="004D15CC"/>
    <w:rsid w:val="004D15E5"/>
    <w:rsid w:val="004D2581"/>
    <w:rsid w:val="004D3578"/>
    <w:rsid w:val="004D4417"/>
    <w:rsid w:val="004D6052"/>
    <w:rsid w:val="004E06AE"/>
    <w:rsid w:val="004E213A"/>
    <w:rsid w:val="004E2172"/>
    <w:rsid w:val="004E2A34"/>
    <w:rsid w:val="004E52E7"/>
    <w:rsid w:val="004E566F"/>
    <w:rsid w:val="004E58C7"/>
    <w:rsid w:val="004F0988"/>
    <w:rsid w:val="004F1229"/>
    <w:rsid w:val="004F195E"/>
    <w:rsid w:val="004F2CDE"/>
    <w:rsid w:val="004F3340"/>
    <w:rsid w:val="004F5A3B"/>
    <w:rsid w:val="004F72C5"/>
    <w:rsid w:val="00500988"/>
    <w:rsid w:val="00501C74"/>
    <w:rsid w:val="005031FD"/>
    <w:rsid w:val="005039A9"/>
    <w:rsid w:val="0050613C"/>
    <w:rsid w:val="00512013"/>
    <w:rsid w:val="00512FE4"/>
    <w:rsid w:val="0051368D"/>
    <w:rsid w:val="00514899"/>
    <w:rsid w:val="00516B39"/>
    <w:rsid w:val="00522378"/>
    <w:rsid w:val="005227A4"/>
    <w:rsid w:val="00524FB4"/>
    <w:rsid w:val="00527C68"/>
    <w:rsid w:val="00531DB9"/>
    <w:rsid w:val="00531DC5"/>
    <w:rsid w:val="005322F3"/>
    <w:rsid w:val="0053388B"/>
    <w:rsid w:val="00533A26"/>
    <w:rsid w:val="005349E9"/>
    <w:rsid w:val="0053535C"/>
    <w:rsid w:val="00535773"/>
    <w:rsid w:val="0053784F"/>
    <w:rsid w:val="005378B1"/>
    <w:rsid w:val="00542D02"/>
    <w:rsid w:val="00542D70"/>
    <w:rsid w:val="00543C2D"/>
    <w:rsid w:val="00543E6C"/>
    <w:rsid w:val="0054519B"/>
    <w:rsid w:val="00546C5A"/>
    <w:rsid w:val="00547158"/>
    <w:rsid w:val="00550B9F"/>
    <w:rsid w:val="00553F6C"/>
    <w:rsid w:val="00555A83"/>
    <w:rsid w:val="00556862"/>
    <w:rsid w:val="00556894"/>
    <w:rsid w:val="005573CA"/>
    <w:rsid w:val="00562CEF"/>
    <w:rsid w:val="00563CF4"/>
    <w:rsid w:val="00565087"/>
    <w:rsid w:val="00567384"/>
    <w:rsid w:val="0057286D"/>
    <w:rsid w:val="00573206"/>
    <w:rsid w:val="00575556"/>
    <w:rsid w:val="00575D2B"/>
    <w:rsid w:val="005767AF"/>
    <w:rsid w:val="005770BB"/>
    <w:rsid w:val="00580A37"/>
    <w:rsid w:val="00580EA9"/>
    <w:rsid w:val="005819C2"/>
    <w:rsid w:val="0058476F"/>
    <w:rsid w:val="00584871"/>
    <w:rsid w:val="00584D5E"/>
    <w:rsid w:val="00585693"/>
    <w:rsid w:val="0058598D"/>
    <w:rsid w:val="005864D8"/>
    <w:rsid w:val="00587497"/>
    <w:rsid w:val="00590667"/>
    <w:rsid w:val="00593A56"/>
    <w:rsid w:val="00597566"/>
    <w:rsid w:val="00597B11"/>
    <w:rsid w:val="005A12DB"/>
    <w:rsid w:val="005A24A2"/>
    <w:rsid w:val="005A5379"/>
    <w:rsid w:val="005A601B"/>
    <w:rsid w:val="005A691B"/>
    <w:rsid w:val="005A736A"/>
    <w:rsid w:val="005B0C0E"/>
    <w:rsid w:val="005B0D4B"/>
    <w:rsid w:val="005B217A"/>
    <w:rsid w:val="005B30B1"/>
    <w:rsid w:val="005B37FC"/>
    <w:rsid w:val="005B44A2"/>
    <w:rsid w:val="005B57A8"/>
    <w:rsid w:val="005B706C"/>
    <w:rsid w:val="005C32F6"/>
    <w:rsid w:val="005C74FE"/>
    <w:rsid w:val="005C785D"/>
    <w:rsid w:val="005C7A46"/>
    <w:rsid w:val="005D088B"/>
    <w:rsid w:val="005D121D"/>
    <w:rsid w:val="005D1CE9"/>
    <w:rsid w:val="005D2648"/>
    <w:rsid w:val="005D2DFB"/>
    <w:rsid w:val="005D2E01"/>
    <w:rsid w:val="005D380B"/>
    <w:rsid w:val="005D4269"/>
    <w:rsid w:val="005D4E7D"/>
    <w:rsid w:val="005D6C33"/>
    <w:rsid w:val="005D7451"/>
    <w:rsid w:val="005D7526"/>
    <w:rsid w:val="005E0FFA"/>
    <w:rsid w:val="005E4BB2"/>
    <w:rsid w:val="005E611C"/>
    <w:rsid w:val="005F043F"/>
    <w:rsid w:val="005F2A09"/>
    <w:rsid w:val="005F3A24"/>
    <w:rsid w:val="005F3D61"/>
    <w:rsid w:val="005F47D0"/>
    <w:rsid w:val="005F4917"/>
    <w:rsid w:val="005F494E"/>
    <w:rsid w:val="005F620B"/>
    <w:rsid w:val="005F6B19"/>
    <w:rsid w:val="005F788A"/>
    <w:rsid w:val="005F7E12"/>
    <w:rsid w:val="0060047D"/>
    <w:rsid w:val="00600D60"/>
    <w:rsid w:val="00601FAD"/>
    <w:rsid w:val="0060235B"/>
    <w:rsid w:val="00602AEA"/>
    <w:rsid w:val="006032DE"/>
    <w:rsid w:val="006045F5"/>
    <w:rsid w:val="0060584D"/>
    <w:rsid w:val="00605959"/>
    <w:rsid w:val="0060650D"/>
    <w:rsid w:val="0060663D"/>
    <w:rsid w:val="00606BAD"/>
    <w:rsid w:val="00610504"/>
    <w:rsid w:val="00610A99"/>
    <w:rsid w:val="00610BE2"/>
    <w:rsid w:val="006142A6"/>
    <w:rsid w:val="00614552"/>
    <w:rsid w:val="00614FDF"/>
    <w:rsid w:val="00615DF4"/>
    <w:rsid w:val="00621C96"/>
    <w:rsid w:val="00622561"/>
    <w:rsid w:val="006269CF"/>
    <w:rsid w:val="006271FA"/>
    <w:rsid w:val="00627A5B"/>
    <w:rsid w:val="006309D5"/>
    <w:rsid w:val="006314F4"/>
    <w:rsid w:val="00633E9F"/>
    <w:rsid w:val="006340ED"/>
    <w:rsid w:val="00634E25"/>
    <w:rsid w:val="0063543D"/>
    <w:rsid w:val="006441DD"/>
    <w:rsid w:val="00644264"/>
    <w:rsid w:val="0064647C"/>
    <w:rsid w:val="00647114"/>
    <w:rsid w:val="00647B10"/>
    <w:rsid w:val="0065667E"/>
    <w:rsid w:val="00662170"/>
    <w:rsid w:val="0066345F"/>
    <w:rsid w:val="0066378F"/>
    <w:rsid w:val="00664A3D"/>
    <w:rsid w:val="0066528A"/>
    <w:rsid w:val="00666E5C"/>
    <w:rsid w:val="006676F3"/>
    <w:rsid w:val="00667945"/>
    <w:rsid w:val="00671445"/>
    <w:rsid w:val="00671CEA"/>
    <w:rsid w:val="00673214"/>
    <w:rsid w:val="00675EF5"/>
    <w:rsid w:val="00677384"/>
    <w:rsid w:val="00683083"/>
    <w:rsid w:val="00683470"/>
    <w:rsid w:val="0068447A"/>
    <w:rsid w:val="006856B5"/>
    <w:rsid w:val="006860C1"/>
    <w:rsid w:val="0068664F"/>
    <w:rsid w:val="00687953"/>
    <w:rsid w:val="006912E9"/>
    <w:rsid w:val="00691AF0"/>
    <w:rsid w:val="00692F81"/>
    <w:rsid w:val="006939BD"/>
    <w:rsid w:val="006947C2"/>
    <w:rsid w:val="006949C2"/>
    <w:rsid w:val="0069684A"/>
    <w:rsid w:val="006968AE"/>
    <w:rsid w:val="00696F79"/>
    <w:rsid w:val="00697AD3"/>
    <w:rsid w:val="00697C86"/>
    <w:rsid w:val="006A323F"/>
    <w:rsid w:val="006A331F"/>
    <w:rsid w:val="006A6982"/>
    <w:rsid w:val="006B0750"/>
    <w:rsid w:val="006B0798"/>
    <w:rsid w:val="006B21BD"/>
    <w:rsid w:val="006B229A"/>
    <w:rsid w:val="006B30D0"/>
    <w:rsid w:val="006B328C"/>
    <w:rsid w:val="006B3958"/>
    <w:rsid w:val="006B395D"/>
    <w:rsid w:val="006B4300"/>
    <w:rsid w:val="006C1CE8"/>
    <w:rsid w:val="006C30F8"/>
    <w:rsid w:val="006C3D95"/>
    <w:rsid w:val="006C4C4F"/>
    <w:rsid w:val="006C517C"/>
    <w:rsid w:val="006C6630"/>
    <w:rsid w:val="006D1B09"/>
    <w:rsid w:val="006D2BB7"/>
    <w:rsid w:val="006D2E0B"/>
    <w:rsid w:val="006D2EE5"/>
    <w:rsid w:val="006D46F3"/>
    <w:rsid w:val="006D5897"/>
    <w:rsid w:val="006D5AF9"/>
    <w:rsid w:val="006D6000"/>
    <w:rsid w:val="006D6279"/>
    <w:rsid w:val="006D631E"/>
    <w:rsid w:val="006D71E2"/>
    <w:rsid w:val="006E23A1"/>
    <w:rsid w:val="006E5C86"/>
    <w:rsid w:val="006E6A87"/>
    <w:rsid w:val="006F0C1C"/>
    <w:rsid w:val="006F4012"/>
    <w:rsid w:val="006F53FB"/>
    <w:rsid w:val="006F56C7"/>
    <w:rsid w:val="006F58B4"/>
    <w:rsid w:val="006F7354"/>
    <w:rsid w:val="00700816"/>
    <w:rsid w:val="00701116"/>
    <w:rsid w:val="007034F0"/>
    <w:rsid w:val="0070373F"/>
    <w:rsid w:val="00710CBA"/>
    <w:rsid w:val="0071174C"/>
    <w:rsid w:val="00712D30"/>
    <w:rsid w:val="00713C44"/>
    <w:rsid w:val="00716B61"/>
    <w:rsid w:val="00716BC2"/>
    <w:rsid w:val="00720668"/>
    <w:rsid w:val="00722187"/>
    <w:rsid w:val="00722E44"/>
    <w:rsid w:val="00723FE6"/>
    <w:rsid w:val="007252C7"/>
    <w:rsid w:val="0073292B"/>
    <w:rsid w:val="00734A5B"/>
    <w:rsid w:val="00734CAA"/>
    <w:rsid w:val="00737EA7"/>
    <w:rsid w:val="0074026F"/>
    <w:rsid w:val="007418F8"/>
    <w:rsid w:val="007429F6"/>
    <w:rsid w:val="007436B8"/>
    <w:rsid w:val="0074406E"/>
    <w:rsid w:val="007440DF"/>
    <w:rsid w:val="007442B8"/>
    <w:rsid w:val="00744E76"/>
    <w:rsid w:val="00746FA4"/>
    <w:rsid w:val="007476E2"/>
    <w:rsid w:val="00750B9C"/>
    <w:rsid w:val="007518EE"/>
    <w:rsid w:val="00754689"/>
    <w:rsid w:val="0075635E"/>
    <w:rsid w:val="007565CC"/>
    <w:rsid w:val="00756F0C"/>
    <w:rsid w:val="00757367"/>
    <w:rsid w:val="00757F21"/>
    <w:rsid w:val="00760F7E"/>
    <w:rsid w:val="00765E07"/>
    <w:rsid w:val="00765EA3"/>
    <w:rsid w:val="00767905"/>
    <w:rsid w:val="0077021B"/>
    <w:rsid w:val="00770BB6"/>
    <w:rsid w:val="007712EC"/>
    <w:rsid w:val="00772ECE"/>
    <w:rsid w:val="00774DA4"/>
    <w:rsid w:val="0077559F"/>
    <w:rsid w:val="00781028"/>
    <w:rsid w:val="00781F0F"/>
    <w:rsid w:val="00787821"/>
    <w:rsid w:val="00787ECD"/>
    <w:rsid w:val="00790074"/>
    <w:rsid w:val="00790BDF"/>
    <w:rsid w:val="007910CD"/>
    <w:rsid w:val="00791A15"/>
    <w:rsid w:val="0079287B"/>
    <w:rsid w:val="00794C25"/>
    <w:rsid w:val="00795AC3"/>
    <w:rsid w:val="007A1C04"/>
    <w:rsid w:val="007A4D8D"/>
    <w:rsid w:val="007A67C3"/>
    <w:rsid w:val="007A6ABC"/>
    <w:rsid w:val="007A6DEC"/>
    <w:rsid w:val="007A70C9"/>
    <w:rsid w:val="007B1A70"/>
    <w:rsid w:val="007B343A"/>
    <w:rsid w:val="007B5AB3"/>
    <w:rsid w:val="007B600E"/>
    <w:rsid w:val="007B7035"/>
    <w:rsid w:val="007B7E64"/>
    <w:rsid w:val="007C116D"/>
    <w:rsid w:val="007C21C7"/>
    <w:rsid w:val="007C27A6"/>
    <w:rsid w:val="007C4111"/>
    <w:rsid w:val="007C4474"/>
    <w:rsid w:val="007C4BD7"/>
    <w:rsid w:val="007C4F15"/>
    <w:rsid w:val="007C5094"/>
    <w:rsid w:val="007C73D3"/>
    <w:rsid w:val="007D06A0"/>
    <w:rsid w:val="007D3770"/>
    <w:rsid w:val="007D4248"/>
    <w:rsid w:val="007D78A9"/>
    <w:rsid w:val="007E18C6"/>
    <w:rsid w:val="007E67DD"/>
    <w:rsid w:val="007E702D"/>
    <w:rsid w:val="007F0E0E"/>
    <w:rsid w:val="007F0F4A"/>
    <w:rsid w:val="007F1C9A"/>
    <w:rsid w:val="007F21C2"/>
    <w:rsid w:val="007F3ECB"/>
    <w:rsid w:val="007F52E2"/>
    <w:rsid w:val="007F71CF"/>
    <w:rsid w:val="007F7E84"/>
    <w:rsid w:val="00800341"/>
    <w:rsid w:val="008028A4"/>
    <w:rsid w:val="00802FC4"/>
    <w:rsid w:val="008035B5"/>
    <w:rsid w:val="00803CE2"/>
    <w:rsid w:val="00805E8A"/>
    <w:rsid w:val="0080707D"/>
    <w:rsid w:val="00811F04"/>
    <w:rsid w:val="008139A0"/>
    <w:rsid w:val="00813ED0"/>
    <w:rsid w:val="008176A0"/>
    <w:rsid w:val="00821350"/>
    <w:rsid w:val="00822070"/>
    <w:rsid w:val="00822846"/>
    <w:rsid w:val="00822874"/>
    <w:rsid w:val="00822E86"/>
    <w:rsid w:val="00823666"/>
    <w:rsid w:val="0082395E"/>
    <w:rsid w:val="00824A29"/>
    <w:rsid w:val="00825221"/>
    <w:rsid w:val="00826496"/>
    <w:rsid w:val="00830747"/>
    <w:rsid w:val="00830D8E"/>
    <w:rsid w:val="00831B65"/>
    <w:rsid w:val="00832D49"/>
    <w:rsid w:val="008332D9"/>
    <w:rsid w:val="00833315"/>
    <w:rsid w:val="00833CBA"/>
    <w:rsid w:val="00834C01"/>
    <w:rsid w:val="00837F6C"/>
    <w:rsid w:val="00840ABC"/>
    <w:rsid w:val="00842C5D"/>
    <w:rsid w:val="00843322"/>
    <w:rsid w:val="00844350"/>
    <w:rsid w:val="00845CE8"/>
    <w:rsid w:val="00846658"/>
    <w:rsid w:val="008479B8"/>
    <w:rsid w:val="008502D8"/>
    <w:rsid w:val="00850B10"/>
    <w:rsid w:val="0085262D"/>
    <w:rsid w:val="008529F8"/>
    <w:rsid w:val="008555F4"/>
    <w:rsid w:val="00860FD1"/>
    <w:rsid w:val="0086120B"/>
    <w:rsid w:val="00861B84"/>
    <w:rsid w:val="00862148"/>
    <w:rsid w:val="00862526"/>
    <w:rsid w:val="008664E8"/>
    <w:rsid w:val="0087108F"/>
    <w:rsid w:val="00873ACD"/>
    <w:rsid w:val="00873CC5"/>
    <w:rsid w:val="008768CA"/>
    <w:rsid w:val="00877896"/>
    <w:rsid w:val="00882F3E"/>
    <w:rsid w:val="00883350"/>
    <w:rsid w:val="0088389D"/>
    <w:rsid w:val="00884AB0"/>
    <w:rsid w:val="00885741"/>
    <w:rsid w:val="00886434"/>
    <w:rsid w:val="008903D7"/>
    <w:rsid w:val="00890D46"/>
    <w:rsid w:val="00892C10"/>
    <w:rsid w:val="00893A27"/>
    <w:rsid w:val="00893B14"/>
    <w:rsid w:val="008958FD"/>
    <w:rsid w:val="008A07ED"/>
    <w:rsid w:val="008A0CF2"/>
    <w:rsid w:val="008A2D43"/>
    <w:rsid w:val="008A5D0B"/>
    <w:rsid w:val="008B06B2"/>
    <w:rsid w:val="008B13C2"/>
    <w:rsid w:val="008B1727"/>
    <w:rsid w:val="008B3839"/>
    <w:rsid w:val="008B6F7C"/>
    <w:rsid w:val="008C0F32"/>
    <w:rsid w:val="008C3340"/>
    <w:rsid w:val="008C337B"/>
    <w:rsid w:val="008C384C"/>
    <w:rsid w:val="008C3C7C"/>
    <w:rsid w:val="008D0E92"/>
    <w:rsid w:val="008D182F"/>
    <w:rsid w:val="008D2C10"/>
    <w:rsid w:val="008D2E13"/>
    <w:rsid w:val="008D3074"/>
    <w:rsid w:val="008D594F"/>
    <w:rsid w:val="008D7921"/>
    <w:rsid w:val="008E208E"/>
    <w:rsid w:val="008E21EA"/>
    <w:rsid w:val="008E2D68"/>
    <w:rsid w:val="008E3274"/>
    <w:rsid w:val="008E6756"/>
    <w:rsid w:val="008E676F"/>
    <w:rsid w:val="008E7370"/>
    <w:rsid w:val="008F6400"/>
    <w:rsid w:val="008F7A7C"/>
    <w:rsid w:val="008F7AE8"/>
    <w:rsid w:val="009001EE"/>
    <w:rsid w:val="00900A6F"/>
    <w:rsid w:val="00901330"/>
    <w:rsid w:val="009018F9"/>
    <w:rsid w:val="0090271F"/>
    <w:rsid w:val="00902E23"/>
    <w:rsid w:val="0090322B"/>
    <w:rsid w:val="00903545"/>
    <w:rsid w:val="009041F6"/>
    <w:rsid w:val="0091028C"/>
    <w:rsid w:val="009114D7"/>
    <w:rsid w:val="0091348E"/>
    <w:rsid w:val="00913DC6"/>
    <w:rsid w:val="009153C2"/>
    <w:rsid w:val="0091669D"/>
    <w:rsid w:val="00917CCB"/>
    <w:rsid w:val="009201BB"/>
    <w:rsid w:val="0092386D"/>
    <w:rsid w:val="00923AAD"/>
    <w:rsid w:val="009248AC"/>
    <w:rsid w:val="00927263"/>
    <w:rsid w:val="009309F6"/>
    <w:rsid w:val="009329DB"/>
    <w:rsid w:val="009336C9"/>
    <w:rsid w:val="00933FB0"/>
    <w:rsid w:val="009342BD"/>
    <w:rsid w:val="00935490"/>
    <w:rsid w:val="00940485"/>
    <w:rsid w:val="009407C7"/>
    <w:rsid w:val="00941D6B"/>
    <w:rsid w:val="00942970"/>
    <w:rsid w:val="00942E3D"/>
    <w:rsid w:val="00942EC2"/>
    <w:rsid w:val="0094396A"/>
    <w:rsid w:val="00943F50"/>
    <w:rsid w:val="00944224"/>
    <w:rsid w:val="00944942"/>
    <w:rsid w:val="00945BD2"/>
    <w:rsid w:val="009473A4"/>
    <w:rsid w:val="00950B99"/>
    <w:rsid w:val="009613F8"/>
    <w:rsid w:val="0096144C"/>
    <w:rsid w:val="00962FE4"/>
    <w:rsid w:val="00963695"/>
    <w:rsid w:val="00963AAA"/>
    <w:rsid w:val="0096524D"/>
    <w:rsid w:val="00965F6E"/>
    <w:rsid w:val="00966D5E"/>
    <w:rsid w:val="009677F2"/>
    <w:rsid w:val="00971167"/>
    <w:rsid w:val="0097173E"/>
    <w:rsid w:val="009723D7"/>
    <w:rsid w:val="009734C5"/>
    <w:rsid w:val="00974E2C"/>
    <w:rsid w:val="009752B0"/>
    <w:rsid w:val="00976EC8"/>
    <w:rsid w:val="00984D14"/>
    <w:rsid w:val="009920B2"/>
    <w:rsid w:val="00992349"/>
    <w:rsid w:val="00993D21"/>
    <w:rsid w:val="00994C85"/>
    <w:rsid w:val="00994FE6"/>
    <w:rsid w:val="009966D3"/>
    <w:rsid w:val="009970F9"/>
    <w:rsid w:val="009A0A48"/>
    <w:rsid w:val="009A25FB"/>
    <w:rsid w:val="009A3843"/>
    <w:rsid w:val="009A5CDB"/>
    <w:rsid w:val="009A64E0"/>
    <w:rsid w:val="009A776A"/>
    <w:rsid w:val="009A7A89"/>
    <w:rsid w:val="009B0726"/>
    <w:rsid w:val="009B0B9B"/>
    <w:rsid w:val="009B1949"/>
    <w:rsid w:val="009B1CFA"/>
    <w:rsid w:val="009B3E02"/>
    <w:rsid w:val="009B4C7F"/>
    <w:rsid w:val="009B5775"/>
    <w:rsid w:val="009B60D5"/>
    <w:rsid w:val="009C1407"/>
    <w:rsid w:val="009C1EE5"/>
    <w:rsid w:val="009C3003"/>
    <w:rsid w:val="009C3867"/>
    <w:rsid w:val="009C4AAA"/>
    <w:rsid w:val="009C507C"/>
    <w:rsid w:val="009C7C39"/>
    <w:rsid w:val="009D42B3"/>
    <w:rsid w:val="009E054F"/>
    <w:rsid w:val="009E1092"/>
    <w:rsid w:val="009E1452"/>
    <w:rsid w:val="009E23FD"/>
    <w:rsid w:val="009E2AA1"/>
    <w:rsid w:val="009E30F7"/>
    <w:rsid w:val="009E3904"/>
    <w:rsid w:val="009E564A"/>
    <w:rsid w:val="009E5853"/>
    <w:rsid w:val="009E7D5D"/>
    <w:rsid w:val="009F37B7"/>
    <w:rsid w:val="009F51AF"/>
    <w:rsid w:val="009F57B3"/>
    <w:rsid w:val="009F6122"/>
    <w:rsid w:val="009F7001"/>
    <w:rsid w:val="00A01540"/>
    <w:rsid w:val="00A02DD0"/>
    <w:rsid w:val="00A05B3C"/>
    <w:rsid w:val="00A10F02"/>
    <w:rsid w:val="00A10FE9"/>
    <w:rsid w:val="00A1110F"/>
    <w:rsid w:val="00A11E60"/>
    <w:rsid w:val="00A1289D"/>
    <w:rsid w:val="00A134B7"/>
    <w:rsid w:val="00A135EF"/>
    <w:rsid w:val="00A13BE4"/>
    <w:rsid w:val="00A14016"/>
    <w:rsid w:val="00A16155"/>
    <w:rsid w:val="00A164B4"/>
    <w:rsid w:val="00A204BE"/>
    <w:rsid w:val="00A20B45"/>
    <w:rsid w:val="00A22ACF"/>
    <w:rsid w:val="00A23869"/>
    <w:rsid w:val="00A23C16"/>
    <w:rsid w:val="00A25E05"/>
    <w:rsid w:val="00A26347"/>
    <w:rsid w:val="00A26956"/>
    <w:rsid w:val="00A27486"/>
    <w:rsid w:val="00A2785E"/>
    <w:rsid w:val="00A319B8"/>
    <w:rsid w:val="00A31CBE"/>
    <w:rsid w:val="00A364A1"/>
    <w:rsid w:val="00A37157"/>
    <w:rsid w:val="00A467AE"/>
    <w:rsid w:val="00A5094F"/>
    <w:rsid w:val="00A52698"/>
    <w:rsid w:val="00A53724"/>
    <w:rsid w:val="00A545E4"/>
    <w:rsid w:val="00A56066"/>
    <w:rsid w:val="00A567FE"/>
    <w:rsid w:val="00A56B92"/>
    <w:rsid w:val="00A57A36"/>
    <w:rsid w:val="00A604C7"/>
    <w:rsid w:val="00A61223"/>
    <w:rsid w:val="00A619B9"/>
    <w:rsid w:val="00A62D76"/>
    <w:rsid w:val="00A630EA"/>
    <w:rsid w:val="00A653F5"/>
    <w:rsid w:val="00A6553A"/>
    <w:rsid w:val="00A65D1C"/>
    <w:rsid w:val="00A67448"/>
    <w:rsid w:val="00A71779"/>
    <w:rsid w:val="00A724FD"/>
    <w:rsid w:val="00A727E4"/>
    <w:rsid w:val="00A73129"/>
    <w:rsid w:val="00A75564"/>
    <w:rsid w:val="00A76300"/>
    <w:rsid w:val="00A76D4D"/>
    <w:rsid w:val="00A76F49"/>
    <w:rsid w:val="00A777F2"/>
    <w:rsid w:val="00A77CB3"/>
    <w:rsid w:val="00A817FD"/>
    <w:rsid w:val="00A81910"/>
    <w:rsid w:val="00A81F03"/>
    <w:rsid w:val="00A82346"/>
    <w:rsid w:val="00A83DDA"/>
    <w:rsid w:val="00A84004"/>
    <w:rsid w:val="00A91D33"/>
    <w:rsid w:val="00A92484"/>
    <w:rsid w:val="00A92BA1"/>
    <w:rsid w:val="00A92C42"/>
    <w:rsid w:val="00A94955"/>
    <w:rsid w:val="00A95737"/>
    <w:rsid w:val="00A95A32"/>
    <w:rsid w:val="00A97D9F"/>
    <w:rsid w:val="00AA0C29"/>
    <w:rsid w:val="00AA2DE9"/>
    <w:rsid w:val="00AB0458"/>
    <w:rsid w:val="00AB3AD3"/>
    <w:rsid w:val="00AB4A5D"/>
    <w:rsid w:val="00AB51E2"/>
    <w:rsid w:val="00AB7A1C"/>
    <w:rsid w:val="00AC0884"/>
    <w:rsid w:val="00AC3353"/>
    <w:rsid w:val="00AC35D8"/>
    <w:rsid w:val="00AC3FF0"/>
    <w:rsid w:val="00AC5FED"/>
    <w:rsid w:val="00AC6BC6"/>
    <w:rsid w:val="00AD1472"/>
    <w:rsid w:val="00AD2561"/>
    <w:rsid w:val="00AD30D4"/>
    <w:rsid w:val="00AD3EED"/>
    <w:rsid w:val="00AD5A5C"/>
    <w:rsid w:val="00AD6899"/>
    <w:rsid w:val="00AD7A1B"/>
    <w:rsid w:val="00AE00DA"/>
    <w:rsid w:val="00AE09FB"/>
    <w:rsid w:val="00AE1321"/>
    <w:rsid w:val="00AE4343"/>
    <w:rsid w:val="00AE5705"/>
    <w:rsid w:val="00AE642B"/>
    <w:rsid w:val="00AE65E2"/>
    <w:rsid w:val="00AF1460"/>
    <w:rsid w:val="00AF21E4"/>
    <w:rsid w:val="00AF2C59"/>
    <w:rsid w:val="00AF4011"/>
    <w:rsid w:val="00AF447F"/>
    <w:rsid w:val="00B001F2"/>
    <w:rsid w:val="00B00A11"/>
    <w:rsid w:val="00B039EB"/>
    <w:rsid w:val="00B04745"/>
    <w:rsid w:val="00B04C41"/>
    <w:rsid w:val="00B04DDA"/>
    <w:rsid w:val="00B05AAB"/>
    <w:rsid w:val="00B05DD9"/>
    <w:rsid w:val="00B06428"/>
    <w:rsid w:val="00B06A6B"/>
    <w:rsid w:val="00B103AD"/>
    <w:rsid w:val="00B1193E"/>
    <w:rsid w:val="00B12503"/>
    <w:rsid w:val="00B12D35"/>
    <w:rsid w:val="00B13303"/>
    <w:rsid w:val="00B13426"/>
    <w:rsid w:val="00B15449"/>
    <w:rsid w:val="00B15C1F"/>
    <w:rsid w:val="00B237A2"/>
    <w:rsid w:val="00B2497F"/>
    <w:rsid w:val="00B269F9"/>
    <w:rsid w:val="00B27C4C"/>
    <w:rsid w:val="00B37139"/>
    <w:rsid w:val="00B3734B"/>
    <w:rsid w:val="00B37744"/>
    <w:rsid w:val="00B46E1B"/>
    <w:rsid w:val="00B4772F"/>
    <w:rsid w:val="00B5054D"/>
    <w:rsid w:val="00B5477F"/>
    <w:rsid w:val="00B55B49"/>
    <w:rsid w:val="00B571F9"/>
    <w:rsid w:val="00B577C0"/>
    <w:rsid w:val="00B61082"/>
    <w:rsid w:val="00B648DC"/>
    <w:rsid w:val="00B70D68"/>
    <w:rsid w:val="00B72F46"/>
    <w:rsid w:val="00B730FE"/>
    <w:rsid w:val="00B73608"/>
    <w:rsid w:val="00B736C7"/>
    <w:rsid w:val="00B74F5E"/>
    <w:rsid w:val="00B75B11"/>
    <w:rsid w:val="00B75DC8"/>
    <w:rsid w:val="00B766A0"/>
    <w:rsid w:val="00B76C50"/>
    <w:rsid w:val="00B80168"/>
    <w:rsid w:val="00B817CE"/>
    <w:rsid w:val="00B82BF3"/>
    <w:rsid w:val="00B84077"/>
    <w:rsid w:val="00B860CE"/>
    <w:rsid w:val="00B901B1"/>
    <w:rsid w:val="00B93086"/>
    <w:rsid w:val="00B95F8D"/>
    <w:rsid w:val="00B977B7"/>
    <w:rsid w:val="00BA19ED"/>
    <w:rsid w:val="00BA2659"/>
    <w:rsid w:val="00BA4653"/>
    <w:rsid w:val="00BA4B8D"/>
    <w:rsid w:val="00BA4D81"/>
    <w:rsid w:val="00BB25CD"/>
    <w:rsid w:val="00BB3015"/>
    <w:rsid w:val="00BB3F87"/>
    <w:rsid w:val="00BB4CE6"/>
    <w:rsid w:val="00BB4D24"/>
    <w:rsid w:val="00BB4F94"/>
    <w:rsid w:val="00BB53F1"/>
    <w:rsid w:val="00BC0F7D"/>
    <w:rsid w:val="00BC25BB"/>
    <w:rsid w:val="00BC2C24"/>
    <w:rsid w:val="00BC4448"/>
    <w:rsid w:val="00BC74D2"/>
    <w:rsid w:val="00BD1924"/>
    <w:rsid w:val="00BD2C1A"/>
    <w:rsid w:val="00BD32F3"/>
    <w:rsid w:val="00BD3DCC"/>
    <w:rsid w:val="00BD3E6E"/>
    <w:rsid w:val="00BD454C"/>
    <w:rsid w:val="00BD5CB6"/>
    <w:rsid w:val="00BD5EB0"/>
    <w:rsid w:val="00BD6949"/>
    <w:rsid w:val="00BD7D31"/>
    <w:rsid w:val="00BE0D80"/>
    <w:rsid w:val="00BE17A5"/>
    <w:rsid w:val="00BE3255"/>
    <w:rsid w:val="00BE4AD6"/>
    <w:rsid w:val="00BE5A51"/>
    <w:rsid w:val="00BE5DE7"/>
    <w:rsid w:val="00BE6983"/>
    <w:rsid w:val="00BE6C6C"/>
    <w:rsid w:val="00BF0579"/>
    <w:rsid w:val="00BF128E"/>
    <w:rsid w:val="00BF4A49"/>
    <w:rsid w:val="00BF4C2E"/>
    <w:rsid w:val="00BF6423"/>
    <w:rsid w:val="00BF69D0"/>
    <w:rsid w:val="00C04E34"/>
    <w:rsid w:val="00C06312"/>
    <w:rsid w:val="00C074DD"/>
    <w:rsid w:val="00C14946"/>
    <w:rsid w:val="00C1496A"/>
    <w:rsid w:val="00C15838"/>
    <w:rsid w:val="00C15A38"/>
    <w:rsid w:val="00C15F06"/>
    <w:rsid w:val="00C165A7"/>
    <w:rsid w:val="00C1717D"/>
    <w:rsid w:val="00C20B02"/>
    <w:rsid w:val="00C20D85"/>
    <w:rsid w:val="00C22B28"/>
    <w:rsid w:val="00C2353D"/>
    <w:rsid w:val="00C3288E"/>
    <w:rsid w:val="00C32DFE"/>
    <w:rsid w:val="00C33079"/>
    <w:rsid w:val="00C3344D"/>
    <w:rsid w:val="00C33D6E"/>
    <w:rsid w:val="00C34DDE"/>
    <w:rsid w:val="00C37094"/>
    <w:rsid w:val="00C41F08"/>
    <w:rsid w:val="00C427B4"/>
    <w:rsid w:val="00C43BC9"/>
    <w:rsid w:val="00C443A8"/>
    <w:rsid w:val="00C4468C"/>
    <w:rsid w:val="00C45173"/>
    <w:rsid w:val="00C45231"/>
    <w:rsid w:val="00C4653B"/>
    <w:rsid w:val="00C53371"/>
    <w:rsid w:val="00C5402A"/>
    <w:rsid w:val="00C551FF"/>
    <w:rsid w:val="00C55517"/>
    <w:rsid w:val="00C6034A"/>
    <w:rsid w:val="00C61DB1"/>
    <w:rsid w:val="00C63297"/>
    <w:rsid w:val="00C63C23"/>
    <w:rsid w:val="00C646F5"/>
    <w:rsid w:val="00C657BF"/>
    <w:rsid w:val="00C718B3"/>
    <w:rsid w:val="00C72833"/>
    <w:rsid w:val="00C74550"/>
    <w:rsid w:val="00C76271"/>
    <w:rsid w:val="00C77334"/>
    <w:rsid w:val="00C778EB"/>
    <w:rsid w:val="00C80F1D"/>
    <w:rsid w:val="00C812C2"/>
    <w:rsid w:val="00C81853"/>
    <w:rsid w:val="00C855CB"/>
    <w:rsid w:val="00C85668"/>
    <w:rsid w:val="00C86874"/>
    <w:rsid w:val="00C88EF0"/>
    <w:rsid w:val="00C904A0"/>
    <w:rsid w:val="00C90CF9"/>
    <w:rsid w:val="00C91962"/>
    <w:rsid w:val="00C931B5"/>
    <w:rsid w:val="00C935C7"/>
    <w:rsid w:val="00C93F40"/>
    <w:rsid w:val="00C94266"/>
    <w:rsid w:val="00C94D06"/>
    <w:rsid w:val="00C951BC"/>
    <w:rsid w:val="00C95DA5"/>
    <w:rsid w:val="00C9610B"/>
    <w:rsid w:val="00C96BF4"/>
    <w:rsid w:val="00CA0BF8"/>
    <w:rsid w:val="00CA3D0C"/>
    <w:rsid w:val="00CB1CEA"/>
    <w:rsid w:val="00CB2C82"/>
    <w:rsid w:val="00CB57C7"/>
    <w:rsid w:val="00CB6526"/>
    <w:rsid w:val="00CB6A63"/>
    <w:rsid w:val="00CB7337"/>
    <w:rsid w:val="00CC22D7"/>
    <w:rsid w:val="00CC369D"/>
    <w:rsid w:val="00CC38F5"/>
    <w:rsid w:val="00CC539C"/>
    <w:rsid w:val="00CC5890"/>
    <w:rsid w:val="00CC79CB"/>
    <w:rsid w:val="00CC7F75"/>
    <w:rsid w:val="00CD0ECA"/>
    <w:rsid w:val="00CD1AF7"/>
    <w:rsid w:val="00CD2506"/>
    <w:rsid w:val="00CD3617"/>
    <w:rsid w:val="00CD3A99"/>
    <w:rsid w:val="00CD4550"/>
    <w:rsid w:val="00CD527B"/>
    <w:rsid w:val="00CD6E8B"/>
    <w:rsid w:val="00CE00DC"/>
    <w:rsid w:val="00CE0CC9"/>
    <w:rsid w:val="00CE17D2"/>
    <w:rsid w:val="00CE1FC6"/>
    <w:rsid w:val="00CE2B81"/>
    <w:rsid w:val="00CE3050"/>
    <w:rsid w:val="00CE3C98"/>
    <w:rsid w:val="00CF01AC"/>
    <w:rsid w:val="00CF098F"/>
    <w:rsid w:val="00CF1416"/>
    <w:rsid w:val="00CF1D18"/>
    <w:rsid w:val="00CF3B1F"/>
    <w:rsid w:val="00D0035B"/>
    <w:rsid w:val="00D01317"/>
    <w:rsid w:val="00D02818"/>
    <w:rsid w:val="00D05554"/>
    <w:rsid w:val="00D06EA8"/>
    <w:rsid w:val="00D10007"/>
    <w:rsid w:val="00D12770"/>
    <w:rsid w:val="00D12EB3"/>
    <w:rsid w:val="00D14EE3"/>
    <w:rsid w:val="00D161C5"/>
    <w:rsid w:val="00D179CC"/>
    <w:rsid w:val="00D21C0B"/>
    <w:rsid w:val="00D23824"/>
    <w:rsid w:val="00D245A5"/>
    <w:rsid w:val="00D257E3"/>
    <w:rsid w:val="00D26883"/>
    <w:rsid w:val="00D26D28"/>
    <w:rsid w:val="00D27CDA"/>
    <w:rsid w:val="00D312D9"/>
    <w:rsid w:val="00D34633"/>
    <w:rsid w:val="00D34B0D"/>
    <w:rsid w:val="00D36207"/>
    <w:rsid w:val="00D3760E"/>
    <w:rsid w:val="00D402DD"/>
    <w:rsid w:val="00D428FA"/>
    <w:rsid w:val="00D4403A"/>
    <w:rsid w:val="00D44282"/>
    <w:rsid w:val="00D45A36"/>
    <w:rsid w:val="00D4605A"/>
    <w:rsid w:val="00D4637A"/>
    <w:rsid w:val="00D4720E"/>
    <w:rsid w:val="00D5120E"/>
    <w:rsid w:val="00D56603"/>
    <w:rsid w:val="00D56C0D"/>
    <w:rsid w:val="00D57972"/>
    <w:rsid w:val="00D601F2"/>
    <w:rsid w:val="00D61729"/>
    <w:rsid w:val="00D6448F"/>
    <w:rsid w:val="00D64708"/>
    <w:rsid w:val="00D675A9"/>
    <w:rsid w:val="00D70E5D"/>
    <w:rsid w:val="00D7149A"/>
    <w:rsid w:val="00D7201D"/>
    <w:rsid w:val="00D72365"/>
    <w:rsid w:val="00D738D6"/>
    <w:rsid w:val="00D73C10"/>
    <w:rsid w:val="00D746F5"/>
    <w:rsid w:val="00D74C10"/>
    <w:rsid w:val="00D75518"/>
    <w:rsid w:val="00D755EB"/>
    <w:rsid w:val="00D75D35"/>
    <w:rsid w:val="00D76048"/>
    <w:rsid w:val="00D7670F"/>
    <w:rsid w:val="00D8075A"/>
    <w:rsid w:val="00D807DE"/>
    <w:rsid w:val="00D82E6F"/>
    <w:rsid w:val="00D869FA"/>
    <w:rsid w:val="00D87A54"/>
    <w:rsid w:val="00D87E00"/>
    <w:rsid w:val="00D90F24"/>
    <w:rsid w:val="00D9134D"/>
    <w:rsid w:val="00D931A7"/>
    <w:rsid w:val="00D95003"/>
    <w:rsid w:val="00D95A3E"/>
    <w:rsid w:val="00D95EC9"/>
    <w:rsid w:val="00D97C7C"/>
    <w:rsid w:val="00DA0D48"/>
    <w:rsid w:val="00DA0DED"/>
    <w:rsid w:val="00DA1538"/>
    <w:rsid w:val="00DA1C04"/>
    <w:rsid w:val="00DA4502"/>
    <w:rsid w:val="00DA45BB"/>
    <w:rsid w:val="00DA6097"/>
    <w:rsid w:val="00DA7A03"/>
    <w:rsid w:val="00DB1485"/>
    <w:rsid w:val="00DB1818"/>
    <w:rsid w:val="00DB4486"/>
    <w:rsid w:val="00DB4EEE"/>
    <w:rsid w:val="00DB6D49"/>
    <w:rsid w:val="00DB717D"/>
    <w:rsid w:val="00DC2129"/>
    <w:rsid w:val="00DC236F"/>
    <w:rsid w:val="00DC309B"/>
    <w:rsid w:val="00DC4877"/>
    <w:rsid w:val="00DC4DA2"/>
    <w:rsid w:val="00DC698D"/>
    <w:rsid w:val="00DC7D21"/>
    <w:rsid w:val="00DD0439"/>
    <w:rsid w:val="00DD1874"/>
    <w:rsid w:val="00DD29B5"/>
    <w:rsid w:val="00DD42C9"/>
    <w:rsid w:val="00DD462E"/>
    <w:rsid w:val="00DD4C17"/>
    <w:rsid w:val="00DD5001"/>
    <w:rsid w:val="00DD74A5"/>
    <w:rsid w:val="00DD756C"/>
    <w:rsid w:val="00DE1606"/>
    <w:rsid w:val="00DE2508"/>
    <w:rsid w:val="00DE7725"/>
    <w:rsid w:val="00DF2176"/>
    <w:rsid w:val="00DF2561"/>
    <w:rsid w:val="00DF2B1F"/>
    <w:rsid w:val="00DF34F7"/>
    <w:rsid w:val="00DF53CC"/>
    <w:rsid w:val="00DF62CD"/>
    <w:rsid w:val="00DF6887"/>
    <w:rsid w:val="00DF7C7D"/>
    <w:rsid w:val="00E009D9"/>
    <w:rsid w:val="00E0124F"/>
    <w:rsid w:val="00E0216B"/>
    <w:rsid w:val="00E02F86"/>
    <w:rsid w:val="00E066F2"/>
    <w:rsid w:val="00E10C88"/>
    <w:rsid w:val="00E1142D"/>
    <w:rsid w:val="00E11E82"/>
    <w:rsid w:val="00E1249E"/>
    <w:rsid w:val="00E12B19"/>
    <w:rsid w:val="00E1352A"/>
    <w:rsid w:val="00E13616"/>
    <w:rsid w:val="00E13873"/>
    <w:rsid w:val="00E14F92"/>
    <w:rsid w:val="00E16509"/>
    <w:rsid w:val="00E16DB7"/>
    <w:rsid w:val="00E23323"/>
    <w:rsid w:val="00E2462E"/>
    <w:rsid w:val="00E25B73"/>
    <w:rsid w:val="00E271CE"/>
    <w:rsid w:val="00E276B6"/>
    <w:rsid w:val="00E3136A"/>
    <w:rsid w:val="00E317D8"/>
    <w:rsid w:val="00E32AC5"/>
    <w:rsid w:val="00E41C78"/>
    <w:rsid w:val="00E42506"/>
    <w:rsid w:val="00E42678"/>
    <w:rsid w:val="00E428EB"/>
    <w:rsid w:val="00E43AA1"/>
    <w:rsid w:val="00E443A4"/>
    <w:rsid w:val="00E44582"/>
    <w:rsid w:val="00E448EF"/>
    <w:rsid w:val="00E4551E"/>
    <w:rsid w:val="00E47406"/>
    <w:rsid w:val="00E478B8"/>
    <w:rsid w:val="00E5007A"/>
    <w:rsid w:val="00E509A1"/>
    <w:rsid w:val="00E51A1F"/>
    <w:rsid w:val="00E530CB"/>
    <w:rsid w:val="00E56A24"/>
    <w:rsid w:val="00E56BBD"/>
    <w:rsid w:val="00E628BA"/>
    <w:rsid w:val="00E6339E"/>
    <w:rsid w:val="00E6400A"/>
    <w:rsid w:val="00E644F2"/>
    <w:rsid w:val="00E6794D"/>
    <w:rsid w:val="00E71939"/>
    <w:rsid w:val="00E73A9F"/>
    <w:rsid w:val="00E73D4E"/>
    <w:rsid w:val="00E756FD"/>
    <w:rsid w:val="00E7583C"/>
    <w:rsid w:val="00E76405"/>
    <w:rsid w:val="00E76832"/>
    <w:rsid w:val="00E773F9"/>
    <w:rsid w:val="00E7752B"/>
    <w:rsid w:val="00E77645"/>
    <w:rsid w:val="00E77B3C"/>
    <w:rsid w:val="00E81949"/>
    <w:rsid w:val="00E83BD3"/>
    <w:rsid w:val="00E86C88"/>
    <w:rsid w:val="00E908D8"/>
    <w:rsid w:val="00E94E6A"/>
    <w:rsid w:val="00EA15B0"/>
    <w:rsid w:val="00EA2017"/>
    <w:rsid w:val="00EA29B4"/>
    <w:rsid w:val="00EA3B8D"/>
    <w:rsid w:val="00EA59A4"/>
    <w:rsid w:val="00EA5BE4"/>
    <w:rsid w:val="00EA5EA7"/>
    <w:rsid w:val="00EA5FE5"/>
    <w:rsid w:val="00EA6F1B"/>
    <w:rsid w:val="00EA76B8"/>
    <w:rsid w:val="00EB1D04"/>
    <w:rsid w:val="00EB3F65"/>
    <w:rsid w:val="00EB5E3B"/>
    <w:rsid w:val="00EB7451"/>
    <w:rsid w:val="00EC0C4B"/>
    <w:rsid w:val="00EC19AD"/>
    <w:rsid w:val="00EC26B4"/>
    <w:rsid w:val="00EC37C9"/>
    <w:rsid w:val="00EC4A25"/>
    <w:rsid w:val="00EC5417"/>
    <w:rsid w:val="00EC5F90"/>
    <w:rsid w:val="00EC7216"/>
    <w:rsid w:val="00EC7DE1"/>
    <w:rsid w:val="00ED0CAA"/>
    <w:rsid w:val="00ED17D0"/>
    <w:rsid w:val="00ED2126"/>
    <w:rsid w:val="00ED29C1"/>
    <w:rsid w:val="00ED34F0"/>
    <w:rsid w:val="00ED374F"/>
    <w:rsid w:val="00ED3A57"/>
    <w:rsid w:val="00ED463E"/>
    <w:rsid w:val="00ED5701"/>
    <w:rsid w:val="00ED627E"/>
    <w:rsid w:val="00ED6F0E"/>
    <w:rsid w:val="00EE0D6D"/>
    <w:rsid w:val="00EE4567"/>
    <w:rsid w:val="00EE509C"/>
    <w:rsid w:val="00EE5B7A"/>
    <w:rsid w:val="00EF5334"/>
    <w:rsid w:val="00EF5D4A"/>
    <w:rsid w:val="00EF608C"/>
    <w:rsid w:val="00EF6855"/>
    <w:rsid w:val="00F005D3"/>
    <w:rsid w:val="00F00C06"/>
    <w:rsid w:val="00F025A2"/>
    <w:rsid w:val="00F0335B"/>
    <w:rsid w:val="00F04712"/>
    <w:rsid w:val="00F04B49"/>
    <w:rsid w:val="00F1075C"/>
    <w:rsid w:val="00F13360"/>
    <w:rsid w:val="00F140A2"/>
    <w:rsid w:val="00F1535D"/>
    <w:rsid w:val="00F1646D"/>
    <w:rsid w:val="00F20878"/>
    <w:rsid w:val="00F22EC7"/>
    <w:rsid w:val="00F2438C"/>
    <w:rsid w:val="00F25142"/>
    <w:rsid w:val="00F258D3"/>
    <w:rsid w:val="00F26064"/>
    <w:rsid w:val="00F26616"/>
    <w:rsid w:val="00F26F03"/>
    <w:rsid w:val="00F325C8"/>
    <w:rsid w:val="00F33B52"/>
    <w:rsid w:val="00F34BBE"/>
    <w:rsid w:val="00F36F77"/>
    <w:rsid w:val="00F41F47"/>
    <w:rsid w:val="00F45617"/>
    <w:rsid w:val="00F45953"/>
    <w:rsid w:val="00F50476"/>
    <w:rsid w:val="00F50CB8"/>
    <w:rsid w:val="00F5252B"/>
    <w:rsid w:val="00F54358"/>
    <w:rsid w:val="00F544A8"/>
    <w:rsid w:val="00F548AB"/>
    <w:rsid w:val="00F55539"/>
    <w:rsid w:val="00F60A2C"/>
    <w:rsid w:val="00F631C8"/>
    <w:rsid w:val="00F642D1"/>
    <w:rsid w:val="00F653B8"/>
    <w:rsid w:val="00F65B3C"/>
    <w:rsid w:val="00F70FAE"/>
    <w:rsid w:val="00F71D82"/>
    <w:rsid w:val="00F77052"/>
    <w:rsid w:val="00F77E67"/>
    <w:rsid w:val="00F826E9"/>
    <w:rsid w:val="00F83F00"/>
    <w:rsid w:val="00F8527D"/>
    <w:rsid w:val="00F9008D"/>
    <w:rsid w:val="00F90DFA"/>
    <w:rsid w:val="00F92F95"/>
    <w:rsid w:val="00F93665"/>
    <w:rsid w:val="00F94ADA"/>
    <w:rsid w:val="00F94D09"/>
    <w:rsid w:val="00F95A46"/>
    <w:rsid w:val="00FA1266"/>
    <w:rsid w:val="00FA75CA"/>
    <w:rsid w:val="00FA7E06"/>
    <w:rsid w:val="00FB0A21"/>
    <w:rsid w:val="00FB4695"/>
    <w:rsid w:val="00FB4875"/>
    <w:rsid w:val="00FB7A91"/>
    <w:rsid w:val="00FC05DE"/>
    <w:rsid w:val="00FC1192"/>
    <w:rsid w:val="00FC2617"/>
    <w:rsid w:val="00FC4DE6"/>
    <w:rsid w:val="00FC4E6B"/>
    <w:rsid w:val="00FC560E"/>
    <w:rsid w:val="00FC6F6D"/>
    <w:rsid w:val="00FD2952"/>
    <w:rsid w:val="00FE0221"/>
    <w:rsid w:val="00FE1E06"/>
    <w:rsid w:val="00FE2B2D"/>
    <w:rsid w:val="00FE4BA9"/>
    <w:rsid w:val="00FE63F3"/>
    <w:rsid w:val="00FF07C6"/>
    <w:rsid w:val="00FF223D"/>
    <w:rsid w:val="00FF27A2"/>
    <w:rsid w:val="00FF31B7"/>
    <w:rsid w:val="00FF5663"/>
    <w:rsid w:val="00FF6E70"/>
    <w:rsid w:val="00FF7287"/>
    <w:rsid w:val="01897D2D"/>
    <w:rsid w:val="047EF12E"/>
    <w:rsid w:val="0691A687"/>
    <w:rsid w:val="06C91A2E"/>
    <w:rsid w:val="07D9CC46"/>
    <w:rsid w:val="082D76E8"/>
    <w:rsid w:val="08895505"/>
    <w:rsid w:val="096769D2"/>
    <w:rsid w:val="09D3F65B"/>
    <w:rsid w:val="0B489821"/>
    <w:rsid w:val="0B81E3CA"/>
    <w:rsid w:val="0BD13728"/>
    <w:rsid w:val="0CAEA6C1"/>
    <w:rsid w:val="0CDB2E1A"/>
    <w:rsid w:val="0EC68B4D"/>
    <w:rsid w:val="0F437F4D"/>
    <w:rsid w:val="108774BB"/>
    <w:rsid w:val="1118F457"/>
    <w:rsid w:val="11543640"/>
    <w:rsid w:val="12D62955"/>
    <w:rsid w:val="15A94AA7"/>
    <w:rsid w:val="165D768D"/>
    <w:rsid w:val="179CFA6F"/>
    <w:rsid w:val="195600FC"/>
    <w:rsid w:val="199329D9"/>
    <w:rsid w:val="1B2DACEF"/>
    <w:rsid w:val="1C8B1D10"/>
    <w:rsid w:val="1DAD4A1E"/>
    <w:rsid w:val="1DC07B04"/>
    <w:rsid w:val="1EBEA180"/>
    <w:rsid w:val="1F58BE95"/>
    <w:rsid w:val="204820D2"/>
    <w:rsid w:val="20F7F4B8"/>
    <w:rsid w:val="220985F1"/>
    <w:rsid w:val="22934B3F"/>
    <w:rsid w:val="22C5178E"/>
    <w:rsid w:val="2460E7EF"/>
    <w:rsid w:val="2590F120"/>
    <w:rsid w:val="25E476E2"/>
    <w:rsid w:val="26B0E965"/>
    <w:rsid w:val="2848D54B"/>
    <w:rsid w:val="28971462"/>
    <w:rsid w:val="2925F973"/>
    <w:rsid w:val="29A8AB10"/>
    <w:rsid w:val="2A2D3B71"/>
    <w:rsid w:val="2B808A3C"/>
    <w:rsid w:val="2BC90BD2"/>
    <w:rsid w:val="2BF00262"/>
    <w:rsid w:val="2D88BB81"/>
    <w:rsid w:val="2DAD6B02"/>
    <w:rsid w:val="2DC620D4"/>
    <w:rsid w:val="2EBC7B05"/>
    <w:rsid w:val="2F2B17E8"/>
    <w:rsid w:val="3035431A"/>
    <w:rsid w:val="3097ED5E"/>
    <w:rsid w:val="3109F86D"/>
    <w:rsid w:val="31112A32"/>
    <w:rsid w:val="31316C21"/>
    <w:rsid w:val="318FF6B6"/>
    <w:rsid w:val="33808268"/>
    <w:rsid w:val="342CB7F5"/>
    <w:rsid w:val="34663A91"/>
    <w:rsid w:val="34A463ED"/>
    <w:rsid w:val="376458B7"/>
    <w:rsid w:val="37CDD9CE"/>
    <w:rsid w:val="383779C1"/>
    <w:rsid w:val="38581BAA"/>
    <w:rsid w:val="387397DE"/>
    <w:rsid w:val="38F15B5C"/>
    <w:rsid w:val="3906DDBD"/>
    <w:rsid w:val="393AE3AA"/>
    <w:rsid w:val="3A75027E"/>
    <w:rsid w:val="3B2ECDC0"/>
    <w:rsid w:val="3B3D26B1"/>
    <w:rsid w:val="3EC75D2E"/>
    <w:rsid w:val="3F4B23EE"/>
    <w:rsid w:val="3F8B9B1D"/>
    <w:rsid w:val="3FBFAAFF"/>
    <w:rsid w:val="3FE6D4C4"/>
    <w:rsid w:val="410F9BB3"/>
    <w:rsid w:val="41F0614C"/>
    <w:rsid w:val="42A70B5E"/>
    <w:rsid w:val="42B7C9C2"/>
    <w:rsid w:val="42F74BC1"/>
    <w:rsid w:val="43B02D15"/>
    <w:rsid w:val="43B98559"/>
    <w:rsid w:val="4447FB2B"/>
    <w:rsid w:val="44925BD4"/>
    <w:rsid w:val="4517B49E"/>
    <w:rsid w:val="456DFF5F"/>
    <w:rsid w:val="477BB506"/>
    <w:rsid w:val="49738965"/>
    <w:rsid w:val="49F9B702"/>
    <w:rsid w:val="4AE33778"/>
    <w:rsid w:val="4AE90089"/>
    <w:rsid w:val="4B1259CA"/>
    <w:rsid w:val="4B98F608"/>
    <w:rsid w:val="4DB77EDB"/>
    <w:rsid w:val="4DD37B02"/>
    <w:rsid w:val="4E583F52"/>
    <w:rsid w:val="4EC4589B"/>
    <w:rsid w:val="50492723"/>
    <w:rsid w:val="515B4148"/>
    <w:rsid w:val="51FBF95D"/>
    <w:rsid w:val="525D63D3"/>
    <w:rsid w:val="52C97D64"/>
    <w:rsid w:val="53230F3A"/>
    <w:rsid w:val="5615764F"/>
    <w:rsid w:val="57003E93"/>
    <w:rsid w:val="57C90DF1"/>
    <w:rsid w:val="586B3AE1"/>
    <w:rsid w:val="596DF30A"/>
    <w:rsid w:val="59B4754C"/>
    <w:rsid w:val="59D29220"/>
    <w:rsid w:val="5D4F6914"/>
    <w:rsid w:val="5D9DA071"/>
    <w:rsid w:val="5E952F07"/>
    <w:rsid w:val="5FF3E019"/>
    <w:rsid w:val="6063E2FF"/>
    <w:rsid w:val="61025BED"/>
    <w:rsid w:val="626F1548"/>
    <w:rsid w:val="6292FB74"/>
    <w:rsid w:val="6296AB1D"/>
    <w:rsid w:val="62ADF67B"/>
    <w:rsid w:val="6352CF53"/>
    <w:rsid w:val="63F1B587"/>
    <w:rsid w:val="63F89721"/>
    <w:rsid w:val="640E1B36"/>
    <w:rsid w:val="654A27F0"/>
    <w:rsid w:val="657C00EF"/>
    <w:rsid w:val="65A593BE"/>
    <w:rsid w:val="65AA1568"/>
    <w:rsid w:val="65D23CCE"/>
    <w:rsid w:val="67CD6058"/>
    <w:rsid w:val="689873AA"/>
    <w:rsid w:val="6A297D48"/>
    <w:rsid w:val="6A66CA2B"/>
    <w:rsid w:val="6B1B2EA5"/>
    <w:rsid w:val="6B54B9FE"/>
    <w:rsid w:val="6BD68E32"/>
    <w:rsid w:val="6D24C723"/>
    <w:rsid w:val="6D604C3D"/>
    <w:rsid w:val="6D72E7D8"/>
    <w:rsid w:val="6DED8AE7"/>
    <w:rsid w:val="6E0F095D"/>
    <w:rsid w:val="6E8C5AC0"/>
    <w:rsid w:val="7039D40A"/>
    <w:rsid w:val="7098BECC"/>
    <w:rsid w:val="70ED5A7E"/>
    <w:rsid w:val="72023332"/>
    <w:rsid w:val="72C6C515"/>
    <w:rsid w:val="73177E1F"/>
    <w:rsid w:val="739DB089"/>
    <w:rsid w:val="73A87973"/>
    <w:rsid w:val="73ABD26F"/>
    <w:rsid w:val="7513B44D"/>
    <w:rsid w:val="75588A39"/>
    <w:rsid w:val="75EFD414"/>
    <w:rsid w:val="75FF7EBB"/>
    <w:rsid w:val="76722412"/>
    <w:rsid w:val="7718A961"/>
    <w:rsid w:val="7860F971"/>
    <w:rsid w:val="78769B58"/>
    <w:rsid w:val="78864EB1"/>
    <w:rsid w:val="78D05539"/>
    <w:rsid w:val="794F8150"/>
    <w:rsid w:val="795FABC0"/>
    <w:rsid w:val="7A9B761F"/>
    <w:rsid w:val="7C7F590C"/>
    <w:rsid w:val="7C8431AA"/>
    <w:rsid w:val="7CDCE0F8"/>
    <w:rsid w:val="7E1FD243"/>
    <w:rsid w:val="7E345357"/>
    <w:rsid w:val="7E4B614E"/>
    <w:rsid w:val="7E6C32BC"/>
    <w:rsid w:val="7F15E2C6"/>
    <w:rsid w:val="7F20E875"/>
    <w:rsid w:val="7F3506C2"/>
    <w:rsid w:val="7FD023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8F84C1A"/>
  <w15:docId w15:val="{D73EA7DB-0C7F-4CEF-9EDC-5CFA7AA66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4598"/>
    <w:rPr>
      <w:b/>
      <w:bCs/>
    </w:rPr>
  </w:style>
  <w:style w:type="character" w:customStyle="1" w:styleId="CommentSubjectChar">
    <w:name w:val="Comment Subject Char"/>
    <w:basedOn w:val="CommentTextChar"/>
    <w:link w:val="CommentSubject"/>
    <w:rsid w:val="00314598"/>
    <w:rPr>
      <w:b/>
      <w:bCs/>
      <w:lang w:eastAsia="en-US"/>
    </w:rPr>
  </w:style>
  <w:style w:type="character" w:styleId="UnresolvedMention">
    <w:name w:val="Unresolved Mention"/>
    <w:basedOn w:val="DefaultParagraphFont"/>
    <w:uiPriority w:val="99"/>
    <w:semiHidden/>
    <w:unhideWhenUsed/>
    <w:rsid w:val="00AD3EED"/>
    <w:rPr>
      <w:color w:val="605E5C"/>
      <w:shd w:val="clear" w:color="auto" w:fill="E1DFDD"/>
    </w:rPr>
  </w:style>
  <w:style w:type="character" w:styleId="Mention">
    <w:name w:val="Mention"/>
    <w:basedOn w:val="DefaultParagraphFont"/>
    <w:uiPriority w:val="99"/>
    <w:unhideWhenUsed/>
    <w:rsid w:val="00D161C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64160">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74103651">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tatracker.ietf.org/doc/draft-ietf-tsvwg-udp-options/"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BDB73C-D7D2-404D-BF7C-5A67DEB33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E3C2A8-C5B0-44F3-84A1-CA6B35628E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25</TotalTime>
  <Pages>10</Pages>
  <Words>3506</Words>
  <Characters>18709</Characters>
  <Application>Microsoft Office Word</Application>
  <DocSecurity>0</DocSecurity>
  <Lines>155</Lines>
  <Paragraphs>44</Paragraphs>
  <ScaleCrop>false</ScaleCrop>
  <Company>ETSI</Company>
  <LinksUpToDate>false</LinksUpToDate>
  <CharactersWithSpaces>22171</CharactersWithSpaces>
  <SharedDoc>false</SharedDoc>
  <HyperlinkBase/>
  <HLinks>
    <vt:vector size="6" baseType="variant">
      <vt:variant>
        <vt:i4>4063279</vt:i4>
      </vt:variant>
      <vt:variant>
        <vt:i4>0</vt:i4>
      </vt:variant>
      <vt:variant>
        <vt:i4>0</vt:i4>
      </vt:variant>
      <vt:variant>
        <vt:i4>5</vt:i4>
      </vt:variant>
      <vt:variant>
        <vt:lpwstr>https://datatracker.ietf.org/doc/draft-ietf-tsvwg-udp-options/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Shabnam Sultana</cp:lastModifiedBy>
  <cp:revision>42</cp:revision>
  <cp:lastPrinted>2019-02-26T17:05:00Z</cp:lastPrinted>
  <dcterms:created xsi:type="dcterms:W3CDTF">2024-04-05T19:29:00Z</dcterms:created>
  <dcterms:modified xsi:type="dcterms:W3CDTF">2024-04-05T20:53:00Z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dlc_DocIdItemGuid">
    <vt:lpwstr>918690ab-2188-40e0-93dd-a4c84721880d</vt:lpwstr>
  </property>
  <property fmtid="{D5CDD505-2E9C-101B-9397-08002B2CF9AE}" pid="4" name="MediaServiceImageTags">
    <vt:lpwstr/>
  </property>
</Properties>
</file>